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FBF2C" w14:textId="696B7AFB" w:rsidR="00B0488D" w:rsidRPr="00E960BB" w:rsidRDefault="00B0488D" w:rsidP="00B0488D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Pr="00E960BB">
        <w:rPr>
          <w:rFonts w:ascii="Corbel" w:hAnsi="Corbel"/>
          <w:bCs/>
          <w:i/>
        </w:rPr>
        <w:t>UR  nr</w:t>
      </w:r>
      <w:proofErr w:type="gramEnd"/>
      <w:r w:rsidRPr="00E960BB">
        <w:rPr>
          <w:rFonts w:ascii="Corbel" w:hAnsi="Corbel"/>
          <w:bCs/>
          <w:i/>
        </w:rPr>
        <w:t xml:space="preserve"> </w:t>
      </w:r>
      <w:r w:rsidR="008C6E3A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</w:t>
      </w:r>
      <w:r w:rsidR="008C6E3A">
        <w:rPr>
          <w:rFonts w:ascii="Corbel" w:hAnsi="Corbel"/>
          <w:bCs/>
          <w:i/>
        </w:rPr>
        <w:t>5</w:t>
      </w:r>
    </w:p>
    <w:p w14:paraId="598A8AA9" w14:textId="77777777" w:rsidR="0085747A" w:rsidRPr="00AA06D2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A06D2">
        <w:rPr>
          <w:rFonts w:ascii="Corbel" w:hAnsi="Corbel"/>
          <w:b/>
          <w:smallCaps/>
          <w:sz w:val="24"/>
          <w:szCs w:val="24"/>
        </w:rPr>
        <w:t>SYLABUS</w:t>
      </w:r>
    </w:p>
    <w:p w14:paraId="425D6E08" w14:textId="7A635973" w:rsidR="0085747A" w:rsidRPr="00AA06D2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AA06D2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AA06D2">
        <w:rPr>
          <w:rFonts w:ascii="Corbel" w:hAnsi="Corbel"/>
          <w:b/>
          <w:smallCaps/>
          <w:sz w:val="24"/>
          <w:szCs w:val="24"/>
        </w:rPr>
        <w:t xml:space="preserve"> </w:t>
      </w:r>
      <w:r w:rsidR="00EE4B50">
        <w:rPr>
          <w:rFonts w:ascii="Corbel" w:hAnsi="Corbel"/>
          <w:i/>
          <w:smallCaps/>
          <w:sz w:val="24"/>
          <w:szCs w:val="24"/>
        </w:rPr>
        <w:t>202</w:t>
      </w:r>
      <w:r w:rsidR="008C6E3A">
        <w:rPr>
          <w:rFonts w:ascii="Corbel" w:hAnsi="Corbel"/>
          <w:i/>
          <w:smallCaps/>
          <w:sz w:val="24"/>
          <w:szCs w:val="24"/>
        </w:rPr>
        <w:t>5</w:t>
      </w:r>
      <w:r w:rsidR="00EE4B50">
        <w:rPr>
          <w:rFonts w:ascii="Corbel" w:hAnsi="Corbel"/>
          <w:i/>
          <w:smallCaps/>
          <w:sz w:val="24"/>
          <w:szCs w:val="24"/>
        </w:rPr>
        <w:t>-202</w:t>
      </w:r>
      <w:r w:rsidR="008C6E3A">
        <w:rPr>
          <w:rFonts w:ascii="Corbel" w:hAnsi="Corbel"/>
          <w:i/>
          <w:smallCaps/>
          <w:sz w:val="24"/>
          <w:szCs w:val="24"/>
        </w:rPr>
        <w:t>8</w:t>
      </w:r>
    </w:p>
    <w:p w14:paraId="39922766" w14:textId="3264B2D6" w:rsidR="00445970" w:rsidRPr="00AA06D2" w:rsidRDefault="00445970" w:rsidP="00AA06D2">
      <w:pPr>
        <w:spacing w:after="0" w:line="240" w:lineRule="exact"/>
        <w:jc w:val="center"/>
        <w:rPr>
          <w:rFonts w:ascii="Corbel" w:hAnsi="Corbel"/>
        </w:rPr>
      </w:pPr>
      <w:r w:rsidRPr="00AA06D2">
        <w:rPr>
          <w:rFonts w:ascii="Corbel" w:hAnsi="Corbel"/>
        </w:rPr>
        <w:t xml:space="preserve">Rok akademicki   </w:t>
      </w:r>
      <w:r w:rsidR="00733067" w:rsidRPr="00AA06D2">
        <w:rPr>
          <w:rFonts w:ascii="Corbel" w:hAnsi="Corbel"/>
        </w:rPr>
        <w:t>202</w:t>
      </w:r>
      <w:r w:rsidR="008C6E3A">
        <w:rPr>
          <w:rFonts w:ascii="Corbel" w:hAnsi="Corbel"/>
        </w:rPr>
        <w:t>6</w:t>
      </w:r>
      <w:r w:rsidR="00733067" w:rsidRPr="00AA06D2">
        <w:rPr>
          <w:rFonts w:ascii="Corbel" w:hAnsi="Corbel"/>
        </w:rPr>
        <w:t>/202</w:t>
      </w:r>
      <w:r w:rsidR="008C6E3A">
        <w:rPr>
          <w:rFonts w:ascii="Corbel" w:hAnsi="Corbel"/>
        </w:rPr>
        <w:t>7</w:t>
      </w:r>
    </w:p>
    <w:p w14:paraId="0A37501D" w14:textId="77777777" w:rsidR="0085747A" w:rsidRPr="00AA06D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AA06D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A06D2">
        <w:rPr>
          <w:rFonts w:ascii="Corbel" w:hAnsi="Corbel"/>
          <w:szCs w:val="24"/>
        </w:rPr>
        <w:t xml:space="preserve">1. </w:t>
      </w:r>
      <w:r w:rsidR="0085747A" w:rsidRPr="00AA06D2">
        <w:rPr>
          <w:rFonts w:ascii="Corbel" w:hAnsi="Corbel"/>
          <w:szCs w:val="24"/>
        </w:rPr>
        <w:t xml:space="preserve">Podstawowe </w:t>
      </w:r>
      <w:r w:rsidR="00445970" w:rsidRPr="00AA06D2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A06D2" w14:paraId="7934E7DC" w14:textId="77777777" w:rsidTr="00B819C8">
        <w:tc>
          <w:tcPr>
            <w:tcW w:w="2694" w:type="dxa"/>
            <w:vAlign w:val="center"/>
          </w:tcPr>
          <w:p w14:paraId="59701564" w14:textId="77777777" w:rsidR="0085747A" w:rsidRPr="00AA06D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37F8B08" w14:textId="77777777" w:rsidR="0085747A" w:rsidRPr="00AA06D2" w:rsidRDefault="009659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06D2">
              <w:rPr>
                <w:rFonts w:ascii="Corbel" w:hAnsi="Corbel"/>
                <w:b w:val="0"/>
                <w:sz w:val="24"/>
                <w:szCs w:val="24"/>
              </w:rPr>
              <w:t>Plan biznesowy</w:t>
            </w:r>
          </w:p>
        </w:tc>
      </w:tr>
      <w:tr w:rsidR="0085747A" w:rsidRPr="00AA06D2" w14:paraId="51DAEA30" w14:textId="77777777" w:rsidTr="00B819C8">
        <w:tc>
          <w:tcPr>
            <w:tcW w:w="2694" w:type="dxa"/>
            <w:vAlign w:val="center"/>
          </w:tcPr>
          <w:p w14:paraId="4CA29152" w14:textId="77777777" w:rsidR="0085747A" w:rsidRPr="00AA06D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AA06D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2FF4D7D" w14:textId="77777777" w:rsidR="0085747A" w:rsidRPr="00AA06D2" w:rsidRDefault="00B57BC7" w:rsidP="00B57B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06D2">
              <w:rPr>
                <w:rFonts w:ascii="Corbel" w:hAnsi="Corbel"/>
                <w:b w:val="0"/>
                <w:sz w:val="24"/>
                <w:szCs w:val="24"/>
              </w:rPr>
              <w:t>E/I/EUB/C.4</w:t>
            </w:r>
          </w:p>
        </w:tc>
      </w:tr>
      <w:tr w:rsidR="008C6E3A" w:rsidRPr="00AA06D2" w14:paraId="4E2F8C33" w14:textId="77777777" w:rsidTr="00E170E0">
        <w:tc>
          <w:tcPr>
            <w:tcW w:w="2694" w:type="dxa"/>
            <w:vAlign w:val="center"/>
          </w:tcPr>
          <w:p w14:paraId="19552E28" w14:textId="77777777" w:rsidR="008C6E3A" w:rsidRPr="00AA06D2" w:rsidRDefault="008C6E3A" w:rsidP="008C6E3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7E3E3000" w14:textId="0F451C74" w:rsidR="008C6E3A" w:rsidRPr="00AA06D2" w:rsidRDefault="008C6E3A" w:rsidP="008C6E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C6E3A" w:rsidRPr="00AA06D2" w14:paraId="729EEB71" w14:textId="77777777" w:rsidTr="00E170E0">
        <w:tc>
          <w:tcPr>
            <w:tcW w:w="2694" w:type="dxa"/>
            <w:vAlign w:val="center"/>
          </w:tcPr>
          <w:p w14:paraId="0A39E105" w14:textId="77777777" w:rsidR="008C6E3A" w:rsidRPr="00AA06D2" w:rsidRDefault="008C6E3A" w:rsidP="008C6E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9D5F799" w14:textId="51D48AF1" w:rsidR="008C6E3A" w:rsidRPr="00AA06D2" w:rsidRDefault="008C6E3A" w:rsidP="008C6E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AA06D2" w14:paraId="048482E6" w14:textId="77777777" w:rsidTr="00B819C8">
        <w:tc>
          <w:tcPr>
            <w:tcW w:w="2694" w:type="dxa"/>
            <w:vAlign w:val="center"/>
          </w:tcPr>
          <w:p w14:paraId="4B835047" w14:textId="77777777" w:rsidR="0085747A" w:rsidRPr="00AA06D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85747A" w:rsidRPr="00AA06D2" w:rsidRDefault="007A73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06D2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AA06D2" w14:paraId="27F70225" w14:textId="77777777" w:rsidTr="00B819C8">
        <w:tc>
          <w:tcPr>
            <w:tcW w:w="2694" w:type="dxa"/>
            <w:vAlign w:val="center"/>
          </w:tcPr>
          <w:p w14:paraId="448A1CED" w14:textId="77777777" w:rsidR="0085747A" w:rsidRPr="00AA06D2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E3DB4B" w14:textId="77777777" w:rsidR="0085747A" w:rsidRPr="00AA06D2" w:rsidRDefault="00B57BC7" w:rsidP="00B57B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06D2"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4041D7" w:rsidRPr="00AA06D2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AA06D2" w14:paraId="3A488BE5" w14:textId="77777777" w:rsidTr="00B819C8">
        <w:tc>
          <w:tcPr>
            <w:tcW w:w="2694" w:type="dxa"/>
            <w:vAlign w:val="center"/>
          </w:tcPr>
          <w:p w14:paraId="04C0481C" w14:textId="77777777" w:rsidR="0085747A" w:rsidRPr="00AA06D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AA06D2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06D2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AA06D2" w14:paraId="5C70B2EB" w14:textId="77777777" w:rsidTr="00B819C8">
        <w:tc>
          <w:tcPr>
            <w:tcW w:w="2694" w:type="dxa"/>
            <w:vAlign w:val="center"/>
          </w:tcPr>
          <w:p w14:paraId="7C3992E0" w14:textId="77777777" w:rsidR="0085747A" w:rsidRPr="00AA06D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31602BC3" w:rsidR="0085747A" w:rsidRPr="00303DE2" w:rsidRDefault="00303DE2" w:rsidP="00B57B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3DE2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D53656" w:rsidRPr="00AA06D2" w14:paraId="58954631" w14:textId="77777777" w:rsidTr="00B819C8">
        <w:tc>
          <w:tcPr>
            <w:tcW w:w="2694" w:type="dxa"/>
            <w:vAlign w:val="center"/>
          </w:tcPr>
          <w:p w14:paraId="47AAF248" w14:textId="77777777" w:rsidR="00D53656" w:rsidRPr="00AA06D2" w:rsidRDefault="00D536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9A16E3F" w14:textId="77777777" w:rsidR="00D53656" w:rsidRPr="00AA06D2" w:rsidRDefault="00D53656" w:rsidP="002612A3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A06D2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="004041D7" w:rsidRPr="00AA06D2">
              <w:rPr>
                <w:rFonts w:ascii="Corbel" w:hAnsi="Corbel"/>
                <w:b w:val="0"/>
                <w:color w:val="auto"/>
                <w:sz w:val="24"/>
                <w:szCs w:val="24"/>
              </w:rPr>
              <w:t>/</w:t>
            </w:r>
            <w:r w:rsidR="00733067" w:rsidRPr="00AA06D2">
              <w:rPr>
                <w:rFonts w:ascii="Corbel" w:hAnsi="Corbel"/>
                <w:b w:val="0"/>
                <w:color w:val="auto"/>
                <w:sz w:val="24"/>
                <w:szCs w:val="24"/>
              </w:rPr>
              <w:t>4</w:t>
            </w:r>
          </w:p>
        </w:tc>
      </w:tr>
      <w:tr w:rsidR="00D53656" w:rsidRPr="00AA06D2" w14:paraId="2724D578" w14:textId="77777777" w:rsidTr="00B819C8">
        <w:tc>
          <w:tcPr>
            <w:tcW w:w="2694" w:type="dxa"/>
            <w:vAlign w:val="center"/>
          </w:tcPr>
          <w:p w14:paraId="5863A118" w14:textId="77777777" w:rsidR="00D53656" w:rsidRPr="00AA06D2" w:rsidRDefault="00D536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A8B534" w14:textId="77777777" w:rsidR="00D53656" w:rsidRPr="00AA06D2" w:rsidRDefault="00D53656" w:rsidP="00D536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06D2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D53656" w:rsidRPr="00AA06D2" w14:paraId="2786482B" w14:textId="77777777" w:rsidTr="00B819C8">
        <w:tc>
          <w:tcPr>
            <w:tcW w:w="2694" w:type="dxa"/>
            <w:vAlign w:val="center"/>
          </w:tcPr>
          <w:p w14:paraId="13A990D4" w14:textId="77777777" w:rsidR="00D53656" w:rsidRPr="00AA06D2" w:rsidRDefault="00D536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D53656" w:rsidRPr="00AA06D2" w:rsidRDefault="00D536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06D2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53656" w:rsidRPr="00AA06D2" w14:paraId="42D0331A" w14:textId="77777777" w:rsidTr="00B819C8">
        <w:tc>
          <w:tcPr>
            <w:tcW w:w="2694" w:type="dxa"/>
            <w:vAlign w:val="center"/>
          </w:tcPr>
          <w:p w14:paraId="69C2AF6E" w14:textId="77777777" w:rsidR="00D53656" w:rsidRPr="00AA06D2" w:rsidRDefault="00D536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FAF13B6" w14:textId="77777777" w:rsidR="00D53656" w:rsidRPr="00AA06D2" w:rsidRDefault="00D536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06D2">
              <w:rPr>
                <w:rFonts w:ascii="Corbel" w:hAnsi="Corbel"/>
                <w:b w:val="0"/>
                <w:sz w:val="24"/>
                <w:szCs w:val="24"/>
              </w:rPr>
              <w:t>Dr Tomasz Hermaniuk</w:t>
            </w:r>
          </w:p>
        </w:tc>
      </w:tr>
      <w:tr w:rsidR="00D53656" w:rsidRPr="00AA06D2" w14:paraId="38A7868F" w14:textId="77777777" w:rsidTr="00B819C8">
        <w:tc>
          <w:tcPr>
            <w:tcW w:w="2694" w:type="dxa"/>
            <w:vAlign w:val="center"/>
          </w:tcPr>
          <w:p w14:paraId="471FE442" w14:textId="77777777" w:rsidR="00D53656" w:rsidRPr="00AA06D2" w:rsidRDefault="00D536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442CF74" w14:textId="77777777" w:rsidR="00D53656" w:rsidRPr="00AA06D2" w:rsidRDefault="00D536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06D2">
              <w:rPr>
                <w:rFonts w:ascii="Corbel" w:hAnsi="Corbel"/>
                <w:b w:val="0"/>
                <w:sz w:val="24"/>
                <w:szCs w:val="24"/>
              </w:rPr>
              <w:t>Dr Tomasz Hermaniuk</w:t>
            </w:r>
          </w:p>
        </w:tc>
      </w:tr>
    </w:tbl>
    <w:p w14:paraId="57A64E18" w14:textId="77777777" w:rsidR="0085747A" w:rsidRPr="00AA06D2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AA06D2">
        <w:rPr>
          <w:rFonts w:ascii="Corbel" w:hAnsi="Corbel"/>
          <w:sz w:val="24"/>
          <w:szCs w:val="24"/>
        </w:rPr>
        <w:t xml:space="preserve">* </w:t>
      </w:r>
      <w:r w:rsidRPr="00AA06D2">
        <w:rPr>
          <w:rFonts w:ascii="Corbel" w:hAnsi="Corbel"/>
          <w:i/>
          <w:iCs/>
          <w:sz w:val="24"/>
          <w:szCs w:val="24"/>
        </w:rPr>
        <w:t>-</w:t>
      </w:r>
      <w:r w:rsidR="00B90885" w:rsidRPr="00AA06D2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00AA06D2">
        <w:rPr>
          <w:rFonts w:ascii="Corbel" w:hAnsi="Corbel"/>
          <w:b w:val="0"/>
          <w:sz w:val="24"/>
          <w:szCs w:val="24"/>
        </w:rPr>
        <w:t>e,</w:t>
      </w:r>
      <w:r w:rsidR="004041D7" w:rsidRPr="00AA06D2">
        <w:rPr>
          <w:rFonts w:ascii="Corbel" w:hAnsi="Corbel"/>
          <w:b w:val="0"/>
          <w:sz w:val="24"/>
          <w:szCs w:val="24"/>
        </w:rPr>
        <w:t xml:space="preserve"> </w:t>
      </w:r>
      <w:r w:rsidRPr="00AA06D2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00AA06D2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7E0A0F74" w14:textId="77777777" w:rsidR="0085747A" w:rsidRPr="00AA06D2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AA06D2">
        <w:rPr>
          <w:rFonts w:ascii="Corbel" w:hAnsi="Corbel"/>
          <w:sz w:val="24"/>
          <w:szCs w:val="24"/>
        </w:rPr>
        <w:t>1.</w:t>
      </w:r>
      <w:r w:rsidR="00E22FBC" w:rsidRPr="00AA06D2">
        <w:rPr>
          <w:rFonts w:ascii="Corbel" w:hAnsi="Corbel"/>
          <w:sz w:val="24"/>
          <w:szCs w:val="24"/>
        </w:rPr>
        <w:t>1</w:t>
      </w:r>
      <w:r w:rsidRPr="00AA06D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AA06D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AA06D2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AA06D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A06D2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AA06D2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A06D2">
              <w:rPr>
                <w:rFonts w:ascii="Corbel" w:hAnsi="Corbel"/>
                <w:szCs w:val="24"/>
              </w:rPr>
              <w:t>(</w:t>
            </w:r>
            <w:r w:rsidR="00363F78" w:rsidRPr="00AA06D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AA06D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A06D2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AA06D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A06D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AA06D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A06D2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AA06D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A06D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AA06D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A06D2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AA06D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A06D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AA06D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A06D2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AA06D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A06D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AA06D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A06D2">
              <w:rPr>
                <w:rFonts w:ascii="Corbel" w:hAnsi="Corbel"/>
                <w:b/>
                <w:szCs w:val="24"/>
              </w:rPr>
              <w:t>Liczba pkt</w:t>
            </w:r>
            <w:r w:rsidR="00B90885" w:rsidRPr="00AA06D2">
              <w:rPr>
                <w:rFonts w:ascii="Corbel" w:hAnsi="Corbel"/>
                <w:b/>
                <w:szCs w:val="24"/>
              </w:rPr>
              <w:t>.</w:t>
            </w:r>
            <w:r w:rsidRPr="00AA06D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AA06D2" w14:paraId="0937AA7F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DEE6" w14:textId="77777777" w:rsidR="00015B8F" w:rsidRPr="00AA06D2" w:rsidRDefault="0073306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AA06D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07FF709A" w:rsidR="00015B8F" w:rsidRPr="00AA06D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AA06D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55E82E9" w:rsidR="00015B8F" w:rsidRPr="00AA06D2" w:rsidRDefault="00303DE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AA06D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AA06D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AA06D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AA06D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AA06D2" w:rsidRDefault="00D120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061E4C" w14:textId="77777777" w:rsidR="00923D7D" w:rsidRPr="00AA06D2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4EAFD9C" w14:textId="77777777" w:rsidR="00923D7D" w:rsidRPr="00AA06D2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AA06D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A06D2">
        <w:rPr>
          <w:rFonts w:ascii="Corbel" w:hAnsi="Corbel"/>
          <w:smallCaps w:val="0"/>
          <w:szCs w:val="24"/>
        </w:rPr>
        <w:t>1.</w:t>
      </w:r>
      <w:r w:rsidR="00E22FBC" w:rsidRPr="00AA06D2">
        <w:rPr>
          <w:rFonts w:ascii="Corbel" w:hAnsi="Corbel"/>
          <w:smallCaps w:val="0"/>
          <w:szCs w:val="24"/>
        </w:rPr>
        <w:t>2</w:t>
      </w:r>
      <w:r w:rsidR="00F83B28" w:rsidRPr="00AA06D2">
        <w:rPr>
          <w:rFonts w:ascii="Corbel" w:hAnsi="Corbel"/>
          <w:smallCaps w:val="0"/>
          <w:szCs w:val="24"/>
        </w:rPr>
        <w:t>.</w:t>
      </w:r>
      <w:r w:rsidR="00F83B28" w:rsidRPr="00AA06D2">
        <w:rPr>
          <w:rFonts w:ascii="Corbel" w:hAnsi="Corbel"/>
          <w:smallCaps w:val="0"/>
          <w:szCs w:val="24"/>
        </w:rPr>
        <w:tab/>
      </w:r>
      <w:r w:rsidRPr="00AA06D2">
        <w:rPr>
          <w:rFonts w:ascii="Corbel" w:hAnsi="Corbel"/>
          <w:smallCaps w:val="0"/>
          <w:szCs w:val="24"/>
        </w:rPr>
        <w:t xml:space="preserve">Sposób realizacji zajęć  </w:t>
      </w:r>
    </w:p>
    <w:p w14:paraId="5DB0B240" w14:textId="77777777" w:rsidR="00AA06D2" w:rsidRPr="00AA06D2" w:rsidRDefault="00AA06D2" w:rsidP="00AA06D2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AA06D2">
        <w:rPr>
          <w:rStyle w:val="normaltextrun"/>
          <w:rFonts w:ascii="Corbel" w:hAnsi="Corbel" w:cs="Segoe UI"/>
        </w:rPr>
        <w:sym w:font="Wingdings" w:char="F0FE"/>
      </w:r>
      <w:r w:rsidRPr="00AA06D2">
        <w:rPr>
          <w:rStyle w:val="normaltextrun"/>
          <w:rFonts w:ascii="Corbel" w:hAnsi="Corbel" w:cs="Segoe UI"/>
        </w:rPr>
        <w:t> </w:t>
      </w:r>
      <w:r w:rsidRPr="00AA06D2">
        <w:rPr>
          <w:rFonts w:ascii="Corbel" w:hAnsi="Corbel"/>
        </w:rPr>
        <w:t>zajęcia w formie tradycyjnej (lub zdalnie z wykorzystaniem platformy Ms </w:t>
      </w:r>
      <w:r w:rsidRPr="00AA06D2">
        <w:rPr>
          <w:rStyle w:val="spellingerror"/>
          <w:rFonts w:ascii="Corbel" w:hAnsi="Corbel"/>
        </w:rPr>
        <w:t>Teams)</w:t>
      </w:r>
      <w:r w:rsidRPr="00AA06D2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5EB33A8F" w14:textId="77777777" w:rsidR="00AA06D2" w:rsidRPr="00AA06D2" w:rsidRDefault="00AA06D2" w:rsidP="00AA06D2">
      <w:pPr>
        <w:spacing w:after="0" w:line="240" w:lineRule="auto"/>
        <w:ind w:left="426"/>
        <w:rPr>
          <w:rStyle w:val="eop"/>
          <w:rFonts w:ascii="Corbel" w:hAnsi="Corbel"/>
          <w:sz w:val="24"/>
          <w:szCs w:val="24"/>
        </w:rPr>
      </w:pPr>
      <w:r w:rsidRPr="00AA06D2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AA06D2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AA06D2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4B94D5A5" w14:textId="77777777" w:rsidR="0085747A" w:rsidRPr="00AA06D2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B459857" w14:textId="77777777" w:rsidR="009C54AE" w:rsidRPr="00AA06D2" w:rsidRDefault="00E22FBC" w:rsidP="0073306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AA06D2">
        <w:rPr>
          <w:rFonts w:ascii="Corbel" w:hAnsi="Corbel"/>
          <w:smallCaps w:val="0"/>
          <w:szCs w:val="24"/>
        </w:rPr>
        <w:t xml:space="preserve">1.3 </w:t>
      </w:r>
      <w:r w:rsidR="00F83B28" w:rsidRPr="00AA06D2">
        <w:rPr>
          <w:rFonts w:ascii="Corbel" w:hAnsi="Corbel"/>
          <w:smallCaps w:val="0"/>
          <w:szCs w:val="24"/>
        </w:rPr>
        <w:tab/>
      </w:r>
      <w:r w:rsidRPr="00AA06D2">
        <w:rPr>
          <w:rFonts w:ascii="Corbel" w:hAnsi="Corbel"/>
          <w:smallCaps w:val="0"/>
          <w:szCs w:val="24"/>
        </w:rPr>
        <w:t>For</w:t>
      </w:r>
      <w:r w:rsidR="00445970" w:rsidRPr="00AA06D2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AA06D2">
        <w:rPr>
          <w:rFonts w:ascii="Corbel" w:hAnsi="Corbel"/>
          <w:smallCaps w:val="0"/>
          <w:szCs w:val="24"/>
        </w:rPr>
        <w:t xml:space="preserve">przedmiotu </w:t>
      </w:r>
      <w:r w:rsidRPr="00AA06D2">
        <w:rPr>
          <w:rFonts w:ascii="Corbel" w:hAnsi="Corbel"/>
          <w:smallCaps w:val="0"/>
          <w:szCs w:val="24"/>
        </w:rPr>
        <w:t xml:space="preserve"> (</w:t>
      </w:r>
      <w:proofErr w:type="gramEnd"/>
      <w:r w:rsidRPr="00AA06D2">
        <w:rPr>
          <w:rFonts w:ascii="Corbel" w:hAnsi="Corbel"/>
          <w:smallCaps w:val="0"/>
          <w:szCs w:val="24"/>
        </w:rPr>
        <w:t xml:space="preserve">z toku) </w:t>
      </w:r>
      <w:r w:rsidRPr="00AA06D2">
        <w:rPr>
          <w:rFonts w:ascii="Corbel" w:hAnsi="Corbel"/>
          <w:b w:val="0"/>
          <w:smallCaps w:val="0"/>
          <w:szCs w:val="24"/>
        </w:rPr>
        <w:t>(egzamin, zaliczenie z oceną, zaliczenie bez oceny)</w:t>
      </w:r>
      <w:r w:rsidR="00D53656" w:rsidRPr="00AA06D2">
        <w:rPr>
          <w:rFonts w:ascii="Corbel" w:hAnsi="Corbel"/>
          <w:b w:val="0"/>
          <w:smallCaps w:val="0"/>
          <w:szCs w:val="24"/>
        </w:rPr>
        <w:br/>
        <w:t>zaliczenie z oceną</w:t>
      </w:r>
    </w:p>
    <w:p w14:paraId="3DEEC669" w14:textId="77777777" w:rsidR="00E960BB" w:rsidRPr="00AA06D2" w:rsidRDefault="00733067" w:rsidP="00733067">
      <w:pPr>
        <w:pStyle w:val="Punktygwne"/>
        <w:tabs>
          <w:tab w:val="left" w:pos="1815"/>
        </w:tabs>
        <w:spacing w:before="0" w:after="0"/>
        <w:rPr>
          <w:rFonts w:ascii="Corbel" w:hAnsi="Corbel"/>
          <w:b w:val="0"/>
          <w:szCs w:val="24"/>
        </w:rPr>
      </w:pPr>
      <w:r w:rsidRPr="00AA06D2">
        <w:rPr>
          <w:rFonts w:ascii="Corbel" w:hAnsi="Corbel"/>
          <w:b w:val="0"/>
          <w:szCs w:val="24"/>
        </w:rPr>
        <w:tab/>
      </w:r>
    </w:p>
    <w:p w14:paraId="261BAAD1" w14:textId="77777777" w:rsidR="00E960BB" w:rsidRPr="00AA06D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A06D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AA06D2" w14:paraId="7993151F" w14:textId="77777777" w:rsidTr="00745302">
        <w:tc>
          <w:tcPr>
            <w:tcW w:w="9670" w:type="dxa"/>
          </w:tcPr>
          <w:p w14:paraId="4E326774" w14:textId="77777777" w:rsidR="0085747A" w:rsidRPr="00AA06D2" w:rsidRDefault="00D5365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zagadnień z podstaw ekonomii, zarządzania, marketingu, rachunkowości, analizy ekonomicznej.</w:t>
            </w:r>
          </w:p>
          <w:p w14:paraId="3656B9AB" w14:textId="77777777" w:rsidR="0085747A" w:rsidRPr="00AA06D2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45FB0818" w14:textId="77777777" w:rsidR="00153C41" w:rsidRPr="00AA06D2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77777777" w:rsidR="0085747A" w:rsidRPr="00AA06D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A06D2">
        <w:rPr>
          <w:rFonts w:ascii="Corbel" w:hAnsi="Corbel"/>
          <w:szCs w:val="24"/>
        </w:rPr>
        <w:t>3.</w:t>
      </w:r>
      <w:r w:rsidR="00A84C85" w:rsidRPr="00AA06D2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AA06D2">
        <w:rPr>
          <w:rFonts w:ascii="Corbel" w:hAnsi="Corbel"/>
          <w:szCs w:val="24"/>
        </w:rPr>
        <w:t>się</w:t>
      </w:r>
      <w:r w:rsidR="0085747A" w:rsidRPr="00AA06D2">
        <w:rPr>
          <w:rFonts w:ascii="Corbel" w:hAnsi="Corbel"/>
          <w:szCs w:val="24"/>
        </w:rPr>
        <w:t xml:space="preserve"> ,</w:t>
      </w:r>
      <w:proofErr w:type="gramEnd"/>
      <w:r w:rsidR="0085747A" w:rsidRPr="00AA06D2">
        <w:rPr>
          <w:rFonts w:ascii="Corbel" w:hAnsi="Corbel"/>
          <w:szCs w:val="24"/>
        </w:rPr>
        <w:t xml:space="preserve"> treści Programowe i stosowane metody Dydaktyczne</w:t>
      </w:r>
    </w:p>
    <w:p w14:paraId="049F31CB" w14:textId="77777777" w:rsidR="0085747A" w:rsidRPr="00AA06D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AA06D2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AA06D2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AA06D2">
        <w:rPr>
          <w:rFonts w:ascii="Corbel" w:hAnsi="Corbel"/>
          <w:sz w:val="24"/>
          <w:szCs w:val="24"/>
        </w:rPr>
        <w:t>Cele przedmiotu</w:t>
      </w:r>
    </w:p>
    <w:p w14:paraId="53128261" w14:textId="77777777" w:rsidR="00F83B28" w:rsidRPr="00AA06D2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D53656" w:rsidRPr="00AA06D2" w14:paraId="224A2858" w14:textId="77777777" w:rsidTr="00923D7D">
        <w:tc>
          <w:tcPr>
            <w:tcW w:w="851" w:type="dxa"/>
            <w:vAlign w:val="center"/>
          </w:tcPr>
          <w:p w14:paraId="5372B5A4" w14:textId="77777777" w:rsidR="00D53656" w:rsidRPr="00AA06D2" w:rsidRDefault="00D5365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A06D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6FDF2A5" w14:textId="77777777" w:rsidR="00D53656" w:rsidRPr="00AA06D2" w:rsidRDefault="00D53656" w:rsidP="002612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AA06D2">
              <w:rPr>
                <w:rFonts w:ascii="Corbel" w:hAnsi="Corbel"/>
                <w:b w:val="0"/>
                <w:sz w:val="24"/>
                <w:szCs w:val="24"/>
              </w:rPr>
              <w:t>Zapoznanie studentów z uwarunkowaniami i zasadami planowania w przedsiębiorstwie oraz rolą biznes planu w zarządzaniu przedsiębiorstwem</w:t>
            </w:r>
          </w:p>
        </w:tc>
      </w:tr>
      <w:tr w:rsidR="00D53656" w:rsidRPr="00AA06D2" w14:paraId="47989BF5" w14:textId="77777777" w:rsidTr="00923D7D">
        <w:tc>
          <w:tcPr>
            <w:tcW w:w="851" w:type="dxa"/>
            <w:vAlign w:val="center"/>
          </w:tcPr>
          <w:p w14:paraId="550CF7E8" w14:textId="77777777" w:rsidR="00D53656" w:rsidRPr="00AA06D2" w:rsidRDefault="00D5365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12CE4E9" w14:textId="77777777" w:rsidR="00D53656" w:rsidRPr="00AA06D2" w:rsidRDefault="00D53656" w:rsidP="002612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A06D2">
              <w:rPr>
                <w:rFonts w:ascii="Corbel" w:hAnsi="Corbel"/>
                <w:b w:val="0"/>
                <w:sz w:val="24"/>
                <w:szCs w:val="24"/>
              </w:rPr>
              <w:t>Nabycie przez studentów praktycznych umiejętności opracowywania biznes planu</w:t>
            </w:r>
          </w:p>
        </w:tc>
      </w:tr>
    </w:tbl>
    <w:p w14:paraId="62486C05" w14:textId="77777777" w:rsidR="0085747A" w:rsidRPr="00AA06D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AA06D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A06D2">
        <w:rPr>
          <w:rFonts w:ascii="Corbel" w:hAnsi="Corbel"/>
          <w:b/>
          <w:sz w:val="24"/>
          <w:szCs w:val="24"/>
        </w:rPr>
        <w:t xml:space="preserve">3.2 </w:t>
      </w:r>
      <w:r w:rsidR="001D7B54" w:rsidRPr="00AA06D2">
        <w:rPr>
          <w:rFonts w:ascii="Corbel" w:hAnsi="Corbel"/>
          <w:b/>
          <w:sz w:val="24"/>
          <w:szCs w:val="24"/>
        </w:rPr>
        <w:t xml:space="preserve">Efekty </w:t>
      </w:r>
      <w:r w:rsidR="00C05F44" w:rsidRPr="00AA06D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AA06D2">
        <w:rPr>
          <w:rFonts w:ascii="Corbel" w:hAnsi="Corbel"/>
          <w:b/>
          <w:sz w:val="24"/>
          <w:szCs w:val="24"/>
        </w:rPr>
        <w:t>dla przedmiotu</w:t>
      </w:r>
    </w:p>
    <w:p w14:paraId="4101652C" w14:textId="77777777" w:rsidR="001D7B54" w:rsidRPr="00AA06D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AA06D2" w14:paraId="61F38664" w14:textId="77777777" w:rsidTr="789DE8BE">
        <w:tc>
          <w:tcPr>
            <w:tcW w:w="1701" w:type="dxa"/>
            <w:vAlign w:val="center"/>
          </w:tcPr>
          <w:p w14:paraId="41C145ED" w14:textId="77777777" w:rsidR="0085747A" w:rsidRPr="00AA06D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AA06D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AA06D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AA06D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AA06D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AA06D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AA06D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AA06D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AA06D2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AA06D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AA06D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40A05" w:rsidRPr="00AA06D2" w14:paraId="65766AE1" w14:textId="77777777" w:rsidTr="789DE8BE">
        <w:tc>
          <w:tcPr>
            <w:tcW w:w="1701" w:type="dxa"/>
          </w:tcPr>
          <w:p w14:paraId="4FCA5964" w14:textId="77777777" w:rsidR="00D40A05" w:rsidRPr="00AA06D2" w:rsidRDefault="00D40A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A06D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562FB0C" w14:textId="0B7DD52C" w:rsidR="00D40A05" w:rsidRPr="00AA06D2" w:rsidRDefault="00541ECB" w:rsidP="789DE8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1ECB">
              <w:rPr>
                <w:rFonts w:ascii="Corbel" w:hAnsi="Corbel"/>
                <w:b w:val="0"/>
                <w:smallCaps w:val="0"/>
                <w:szCs w:val="24"/>
              </w:rPr>
              <w:t>Zna zasady metodyczne dotyczące przygotowania biznes planu i wymienia obszary jego zastosowania w praktyce.</w:t>
            </w:r>
          </w:p>
        </w:tc>
        <w:tc>
          <w:tcPr>
            <w:tcW w:w="1873" w:type="dxa"/>
          </w:tcPr>
          <w:p w14:paraId="27F8033C" w14:textId="77777777" w:rsidR="00D40A05" w:rsidRPr="00AA06D2" w:rsidRDefault="00D40A05" w:rsidP="002612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A06D2">
              <w:rPr>
                <w:rFonts w:ascii="Corbel" w:hAnsi="Corbel"/>
                <w:b w:val="0"/>
                <w:szCs w:val="24"/>
              </w:rPr>
              <w:t>K_W01</w:t>
            </w:r>
          </w:p>
          <w:p w14:paraId="01A75E0E" w14:textId="7DE35751" w:rsidR="00733067" w:rsidRPr="00AA06D2" w:rsidRDefault="00733067" w:rsidP="789DE8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  <w:p w14:paraId="4B99056E" w14:textId="77777777" w:rsidR="00733067" w:rsidRPr="00AA06D2" w:rsidRDefault="00733067" w:rsidP="002612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40A05" w:rsidRPr="00AA06D2" w14:paraId="4C32F235" w14:textId="77777777" w:rsidTr="789DE8BE">
        <w:tc>
          <w:tcPr>
            <w:tcW w:w="1701" w:type="dxa"/>
          </w:tcPr>
          <w:p w14:paraId="56A76B19" w14:textId="77777777" w:rsidR="00D40A05" w:rsidRPr="00AA06D2" w:rsidRDefault="00D40A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251BB74" w14:textId="0BFFF98B" w:rsidR="00D40A05" w:rsidRPr="00AA06D2" w:rsidRDefault="00D40A05" w:rsidP="789DE8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>Wiedza z zakresu uwarunkowań funkcjonowania przedsiębiorstw na rynku i zależności między podstawowymi zjawiskami rynkowymi a możliwościami rozwojowymi przedsiębiorstw</w:t>
            </w:r>
            <w:r w:rsidR="1DB6CB34" w:rsidRPr="00AA06D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13124AF0" w14:textId="65A3A0B4" w:rsidR="00A32ABE" w:rsidRPr="00AA06D2" w:rsidRDefault="00A32ABE" w:rsidP="00A32ABE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K_W0</w:t>
            </w:r>
            <w:r>
              <w:rPr>
                <w:rFonts w:ascii="Corbel" w:hAnsi="Corbel"/>
                <w:sz w:val="24"/>
                <w:szCs w:val="24"/>
              </w:rPr>
              <w:t>4</w:t>
            </w:r>
          </w:p>
          <w:p w14:paraId="4BB8B948" w14:textId="0F24367B" w:rsidR="00D40A05" w:rsidRPr="00AA06D2" w:rsidRDefault="00733067" w:rsidP="002612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K_W07</w:t>
            </w:r>
          </w:p>
          <w:p w14:paraId="698E63CA" w14:textId="77777777" w:rsidR="00D40A05" w:rsidRPr="00AA06D2" w:rsidRDefault="00D40A05" w:rsidP="002612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zCs w:val="24"/>
              </w:rPr>
              <w:t>K_W1</w:t>
            </w:r>
            <w:r w:rsidR="00733067" w:rsidRPr="00AA06D2">
              <w:rPr>
                <w:rFonts w:ascii="Corbel" w:hAnsi="Corbel"/>
                <w:b w:val="0"/>
                <w:szCs w:val="24"/>
              </w:rPr>
              <w:t>1</w:t>
            </w:r>
          </w:p>
        </w:tc>
      </w:tr>
      <w:tr w:rsidR="00D40A05" w:rsidRPr="00AA06D2" w14:paraId="694DF941" w14:textId="77777777" w:rsidTr="789DE8B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0800" w14:textId="77777777" w:rsidR="00D40A05" w:rsidRPr="00AA06D2" w:rsidRDefault="00D40A05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A06D2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B930" w14:textId="0B0C53AE" w:rsidR="00D40A05" w:rsidRPr="00AA06D2" w:rsidRDefault="00D40A05" w:rsidP="789DE8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>Umiejętność przeprowadzenia podstawowych analiz ekonomicznych wymaganych dla opracowania biznes planu</w:t>
            </w:r>
            <w:r w:rsidR="22AACF2E" w:rsidRPr="00AA06D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D0C1" w14:textId="77777777" w:rsidR="00D40A05" w:rsidRPr="00AA06D2" w:rsidRDefault="00D40A05" w:rsidP="002612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K_U01</w:t>
            </w:r>
          </w:p>
          <w:p w14:paraId="5E6EAEE4" w14:textId="77777777" w:rsidR="00D40A05" w:rsidRPr="00AA06D2" w:rsidRDefault="00D40A05" w:rsidP="002612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K_U02</w:t>
            </w:r>
          </w:p>
          <w:p w14:paraId="6E723246" w14:textId="77777777" w:rsidR="00D40A05" w:rsidRPr="00AA06D2" w:rsidRDefault="00D40A05" w:rsidP="002612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zCs w:val="24"/>
              </w:rPr>
              <w:t>K_U0</w:t>
            </w:r>
            <w:r w:rsidR="00733067" w:rsidRPr="00AA06D2">
              <w:rPr>
                <w:rFonts w:ascii="Corbel" w:hAnsi="Corbel"/>
                <w:b w:val="0"/>
                <w:szCs w:val="24"/>
              </w:rPr>
              <w:t>5</w:t>
            </w:r>
          </w:p>
        </w:tc>
      </w:tr>
      <w:tr w:rsidR="00D40A05" w:rsidRPr="00AA06D2" w14:paraId="5470BC0C" w14:textId="77777777" w:rsidTr="789DE8B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198C" w14:textId="77777777" w:rsidR="00D40A05" w:rsidRPr="00AA06D2" w:rsidRDefault="00D40A05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A969" w14:textId="77777777" w:rsidR="00D40A05" w:rsidRPr="00AA06D2" w:rsidRDefault="00D40A05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>Zdolność samodzielnej budowy planów dziedzinowych w tym planu strategicznego, marketingowego, organizacyjnego, finansowego wybranego przedsiębiorstwa.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AD78" w14:textId="77777777" w:rsidR="00D40A05" w:rsidRPr="00AA06D2" w:rsidRDefault="00D40A05" w:rsidP="002612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K_U06</w:t>
            </w:r>
          </w:p>
          <w:p w14:paraId="648FFC28" w14:textId="77777777" w:rsidR="00733067" w:rsidRPr="00AA06D2" w:rsidRDefault="00733067" w:rsidP="00733067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K_U08</w:t>
            </w:r>
          </w:p>
          <w:p w14:paraId="1A5D6DC2" w14:textId="77777777" w:rsidR="00D40A05" w:rsidRPr="00AA06D2" w:rsidRDefault="00D40A05" w:rsidP="002612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K_U10</w:t>
            </w:r>
          </w:p>
          <w:p w14:paraId="1F557C71" w14:textId="77777777" w:rsidR="00D40A05" w:rsidRPr="00AA06D2" w:rsidRDefault="00733067" w:rsidP="00733067">
            <w:pPr>
              <w:spacing w:after="0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K_U11</w:t>
            </w:r>
          </w:p>
        </w:tc>
      </w:tr>
      <w:tr w:rsidR="00D40A05" w:rsidRPr="00AA06D2" w14:paraId="61B8E4A3" w14:textId="77777777" w:rsidTr="789DE8B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7262" w14:textId="77777777" w:rsidR="00D40A05" w:rsidRPr="00AA06D2" w:rsidRDefault="00D40A05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03B3" w14:textId="49F95211" w:rsidR="00D40A05" w:rsidRPr="00AA06D2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Zdolność obserwacji zmieniających się warunków gospodarowania i ich wpływu na rozwój przedsiębiorstw funkcjonujących na rynku</w:t>
            </w:r>
            <w:r w:rsidR="00733067" w:rsidRPr="00AA06D2">
              <w:rPr>
                <w:rFonts w:ascii="Corbel" w:hAnsi="Corbel"/>
                <w:sz w:val="24"/>
                <w:szCs w:val="24"/>
              </w:rPr>
              <w:t>, uczestniczenie w przygotowywaniu projektów społ</w:t>
            </w:r>
            <w:r w:rsidR="72C494D1" w:rsidRPr="00AA06D2">
              <w:rPr>
                <w:rFonts w:ascii="Corbel" w:hAnsi="Corbel"/>
                <w:sz w:val="24"/>
                <w:szCs w:val="24"/>
              </w:rPr>
              <w:t>e</w:t>
            </w:r>
            <w:r w:rsidR="00733067" w:rsidRPr="00AA06D2">
              <w:rPr>
                <w:rFonts w:ascii="Corbel" w:hAnsi="Corbel"/>
                <w:sz w:val="24"/>
                <w:szCs w:val="24"/>
              </w:rPr>
              <w:t>cznych</w:t>
            </w:r>
            <w:r w:rsidR="2B651B22" w:rsidRPr="00AA06D2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E2D9" w14:textId="77777777" w:rsidR="00D40A05" w:rsidRPr="00AA06D2" w:rsidRDefault="00733067" w:rsidP="002612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K</w:t>
            </w:r>
            <w:r w:rsidRPr="00AA06D2">
              <w:rPr>
                <w:rFonts w:ascii="Corbel" w:hAnsi="Corbel"/>
                <w:sz w:val="24"/>
                <w:szCs w:val="24"/>
              </w:rPr>
              <w:softHyphen/>
              <w:t>_K01</w:t>
            </w:r>
          </w:p>
          <w:p w14:paraId="5B2AA153" w14:textId="77777777" w:rsidR="00D40A05" w:rsidRPr="00AA06D2" w:rsidRDefault="00733067" w:rsidP="002612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K_K03</w:t>
            </w:r>
          </w:p>
          <w:p w14:paraId="37643912" w14:textId="77777777" w:rsidR="00D40A05" w:rsidRPr="00AA06D2" w:rsidRDefault="00D40A05" w:rsidP="002612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zCs w:val="24"/>
              </w:rPr>
              <w:t>K_K0</w:t>
            </w:r>
            <w:r w:rsidR="00733067" w:rsidRPr="00AA06D2">
              <w:rPr>
                <w:rFonts w:ascii="Corbel" w:hAnsi="Corbel"/>
                <w:b w:val="0"/>
                <w:szCs w:val="24"/>
              </w:rPr>
              <w:t>4</w:t>
            </w:r>
          </w:p>
        </w:tc>
      </w:tr>
    </w:tbl>
    <w:p w14:paraId="1299C43A" w14:textId="77777777" w:rsidR="0085747A" w:rsidRPr="00AA06D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AA06D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A06D2">
        <w:rPr>
          <w:rFonts w:ascii="Corbel" w:hAnsi="Corbel"/>
          <w:b/>
          <w:sz w:val="24"/>
          <w:szCs w:val="24"/>
        </w:rPr>
        <w:t>3.3</w:t>
      </w:r>
      <w:r w:rsidR="0085747A" w:rsidRPr="00AA06D2">
        <w:rPr>
          <w:rFonts w:ascii="Corbel" w:hAnsi="Corbel"/>
          <w:b/>
          <w:sz w:val="24"/>
          <w:szCs w:val="24"/>
        </w:rPr>
        <w:t>T</w:t>
      </w:r>
      <w:r w:rsidR="001D7B54" w:rsidRPr="00AA06D2">
        <w:rPr>
          <w:rFonts w:ascii="Corbel" w:hAnsi="Corbel"/>
          <w:b/>
          <w:sz w:val="24"/>
          <w:szCs w:val="24"/>
        </w:rPr>
        <w:t xml:space="preserve">reści programowe </w:t>
      </w:r>
    </w:p>
    <w:p w14:paraId="25513626" w14:textId="77777777" w:rsidR="0085747A" w:rsidRPr="00AA06D2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A06D2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AA06D2">
        <w:rPr>
          <w:rFonts w:ascii="Corbel" w:hAnsi="Corbel"/>
          <w:sz w:val="24"/>
          <w:szCs w:val="24"/>
        </w:rPr>
        <w:t xml:space="preserve">, </w:t>
      </w:r>
      <w:r w:rsidRPr="00AA06D2">
        <w:rPr>
          <w:rFonts w:ascii="Corbel" w:hAnsi="Corbel"/>
          <w:sz w:val="24"/>
          <w:szCs w:val="24"/>
        </w:rPr>
        <w:t xml:space="preserve">zajęć praktycznych </w:t>
      </w:r>
    </w:p>
    <w:p w14:paraId="4DDBEF00" w14:textId="77777777" w:rsidR="00D40A05" w:rsidRPr="00AA06D2" w:rsidRDefault="00D40A05" w:rsidP="00D40A05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40A05" w:rsidRPr="00AA06D2" w14:paraId="587EA2A8" w14:textId="77777777" w:rsidTr="789DE8BE">
        <w:tc>
          <w:tcPr>
            <w:tcW w:w="9639" w:type="dxa"/>
          </w:tcPr>
          <w:p w14:paraId="35113026" w14:textId="77777777" w:rsidR="00D40A05" w:rsidRPr="00AA06D2" w:rsidRDefault="00D40A05" w:rsidP="002612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40A05" w:rsidRPr="00AA06D2" w14:paraId="68CB0543" w14:textId="77777777" w:rsidTr="789DE8BE">
        <w:tc>
          <w:tcPr>
            <w:tcW w:w="9639" w:type="dxa"/>
          </w:tcPr>
          <w:p w14:paraId="40C99416" w14:textId="77777777" w:rsidR="00D40A05" w:rsidRPr="00AA06D2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 xml:space="preserve">Geneza i istota planowania. Wybrane zasady nowoczesnego planowania. </w:t>
            </w:r>
          </w:p>
        </w:tc>
      </w:tr>
      <w:tr w:rsidR="00D40A05" w:rsidRPr="00AA06D2" w14:paraId="194E6EBE" w14:textId="77777777" w:rsidTr="789DE8BE">
        <w:tc>
          <w:tcPr>
            <w:tcW w:w="9639" w:type="dxa"/>
          </w:tcPr>
          <w:p w14:paraId="2D6B42D6" w14:textId="739332A2" w:rsidR="00D40A05" w:rsidRPr="00AA06D2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 xml:space="preserve">Układ i struktura planów </w:t>
            </w:r>
            <w:r w:rsidR="18D784B7" w:rsidRPr="00AA06D2">
              <w:rPr>
                <w:rFonts w:ascii="Corbel" w:hAnsi="Corbel"/>
                <w:sz w:val="24"/>
                <w:szCs w:val="24"/>
              </w:rPr>
              <w:t>biznesowych</w:t>
            </w:r>
            <w:r w:rsidRPr="00AA06D2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D40A05" w:rsidRPr="00AA06D2" w14:paraId="2048A433" w14:textId="77777777" w:rsidTr="789DE8BE">
        <w:tc>
          <w:tcPr>
            <w:tcW w:w="9639" w:type="dxa"/>
          </w:tcPr>
          <w:p w14:paraId="33BB5D6E" w14:textId="77777777" w:rsidR="00D40A05" w:rsidRPr="00AA06D2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Zasady metodyczne przygotowywania planów biznesowych</w:t>
            </w:r>
          </w:p>
        </w:tc>
      </w:tr>
      <w:tr w:rsidR="00D40A05" w:rsidRPr="00AA06D2" w14:paraId="4BDE89C7" w14:textId="77777777" w:rsidTr="789DE8BE">
        <w:tc>
          <w:tcPr>
            <w:tcW w:w="9639" w:type="dxa"/>
          </w:tcPr>
          <w:p w14:paraId="51575797" w14:textId="77777777" w:rsidR="00D40A05" w:rsidRPr="00AA06D2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 xml:space="preserve">Typowe zastosowania planów biznesowych. </w:t>
            </w:r>
          </w:p>
        </w:tc>
      </w:tr>
      <w:tr w:rsidR="00D40A05" w:rsidRPr="00AA06D2" w14:paraId="62237B6C" w14:textId="77777777" w:rsidTr="789DE8BE">
        <w:tc>
          <w:tcPr>
            <w:tcW w:w="9639" w:type="dxa"/>
          </w:tcPr>
          <w:p w14:paraId="2D8BA2EF" w14:textId="77777777" w:rsidR="00D40A05" w:rsidRPr="00AA06D2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Wybór i charakterystyka przedsiębiorstwa lub przedsięwzięcia, wybranego do analizy pod kątem przedmiotu działalności, formy prawnej, siedziby, właścicieli itp.</w:t>
            </w:r>
          </w:p>
        </w:tc>
      </w:tr>
      <w:tr w:rsidR="00D40A05" w:rsidRPr="00AA06D2" w14:paraId="7922E0D5" w14:textId="77777777" w:rsidTr="789DE8BE">
        <w:tc>
          <w:tcPr>
            <w:tcW w:w="9639" w:type="dxa"/>
          </w:tcPr>
          <w:p w14:paraId="0A2AF87D" w14:textId="77777777" w:rsidR="00D40A05" w:rsidRPr="00AA06D2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 xml:space="preserve">Analiza strategiczna z uwzględnieniem wewnętrznych i zewnętrznych uwarunkowań rozwojowych - wybór optymalnej strategii rozwoju </w:t>
            </w:r>
          </w:p>
        </w:tc>
      </w:tr>
      <w:tr w:rsidR="00D40A05" w:rsidRPr="00AA06D2" w14:paraId="28DC53A9" w14:textId="77777777" w:rsidTr="789DE8BE">
        <w:tc>
          <w:tcPr>
            <w:tcW w:w="9639" w:type="dxa"/>
          </w:tcPr>
          <w:p w14:paraId="327DD693" w14:textId="77777777" w:rsidR="00D40A05" w:rsidRPr="00AA06D2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lastRenderedPageBreak/>
              <w:t xml:space="preserve">Budowa marketingowego planu działania z uwzględnieniem produktu, głównych odbiorców, </w:t>
            </w:r>
            <w:proofErr w:type="gramStart"/>
            <w:r w:rsidRPr="00AA06D2">
              <w:rPr>
                <w:rFonts w:ascii="Corbel" w:hAnsi="Corbel"/>
                <w:sz w:val="24"/>
                <w:szCs w:val="24"/>
              </w:rPr>
              <w:t>konkurencji,  polityki</w:t>
            </w:r>
            <w:proofErr w:type="gramEnd"/>
            <w:r w:rsidRPr="00AA06D2">
              <w:rPr>
                <w:rFonts w:ascii="Corbel" w:hAnsi="Corbel"/>
                <w:sz w:val="24"/>
                <w:szCs w:val="24"/>
              </w:rPr>
              <w:t xml:space="preserve"> cen, </w:t>
            </w:r>
            <w:proofErr w:type="gramStart"/>
            <w:r w:rsidRPr="00AA06D2">
              <w:rPr>
                <w:rFonts w:ascii="Corbel" w:hAnsi="Corbel"/>
                <w:sz w:val="24"/>
                <w:szCs w:val="24"/>
              </w:rPr>
              <w:t>dystrybucji,</w:t>
            </w:r>
            <w:proofErr w:type="gramEnd"/>
            <w:r w:rsidRPr="00AA06D2">
              <w:rPr>
                <w:rFonts w:ascii="Corbel" w:hAnsi="Corbel"/>
                <w:sz w:val="24"/>
                <w:szCs w:val="24"/>
              </w:rPr>
              <w:t xml:space="preserve"> oraz działań promocyjnych.</w:t>
            </w:r>
          </w:p>
        </w:tc>
      </w:tr>
      <w:tr w:rsidR="00D40A05" w:rsidRPr="00AA06D2" w14:paraId="5D901F43" w14:textId="77777777" w:rsidTr="789DE8BE">
        <w:tc>
          <w:tcPr>
            <w:tcW w:w="9639" w:type="dxa"/>
          </w:tcPr>
          <w:p w14:paraId="4977975F" w14:textId="77777777" w:rsidR="00D40A05" w:rsidRPr="00AA06D2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Opracowanie planu działalności tj: określenie technologii, nakładów inwestycyjnych i źródeł ich finansowania, wyznaczenie ilościowego planu produkcji, określenie organizacji zaopatrzenia i zbytu.</w:t>
            </w:r>
          </w:p>
        </w:tc>
      </w:tr>
      <w:tr w:rsidR="00D40A05" w:rsidRPr="00AA06D2" w14:paraId="5E652224" w14:textId="77777777" w:rsidTr="789DE8BE">
        <w:tc>
          <w:tcPr>
            <w:tcW w:w="9639" w:type="dxa"/>
          </w:tcPr>
          <w:p w14:paraId="26B53ECF" w14:textId="77777777" w:rsidR="00D40A05" w:rsidRPr="00AA06D2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Sporządzenie planu organizacji i zarządzania z uwzględnieniem struktury i kosztów zatrudnienia, oraz harmonogramu głównych zamierzeń.</w:t>
            </w:r>
          </w:p>
        </w:tc>
      </w:tr>
      <w:tr w:rsidR="00D40A05" w:rsidRPr="00AA06D2" w14:paraId="3AABB51E" w14:textId="77777777" w:rsidTr="789DE8BE">
        <w:tc>
          <w:tcPr>
            <w:tcW w:w="9639" w:type="dxa"/>
          </w:tcPr>
          <w:p w14:paraId="6080234E" w14:textId="77777777" w:rsidR="00D40A05" w:rsidRPr="00AA06D2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Opracowanie planu finansowego tj. prognozy przychodów, prognozy kosztów, rachunku wyników, bilansu i rachunku przepływów pieniężnych w wariancie optymistycznym, pesymistycznym i prawdopodobnym.</w:t>
            </w:r>
          </w:p>
        </w:tc>
      </w:tr>
      <w:tr w:rsidR="00D40A05" w:rsidRPr="00AA06D2" w14:paraId="5B6C20EE" w14:textId="77777777" w:rsidTr="789DE8BE">
        <w:tc>
          <w:tcPr>
            <w:tcW w:w="9639" w:type="dxa"/>
          </w:tcPr>
          <w:p w14:paraId="6EC78D8E" w14:textId="77777777" w:rsidR="00D40A05" w:rsidRPr="00AA06D2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Wstępna analiza finansowa sprawozdań finansowych (analiza pionowa i pozioma).</w:t>
            </w:r>
          </w:p>
        </w:tc>
      </w:tr>
      <w:tr w:rsidR="00D40A05" w:rsidRPr="00AA06D2" w14:paraId="7F2E1941" w14:textId="77777777" w:rsidTr="789DE8BE">
        <w:tc>
          <w:tcPr>
            <w:tcW w:w="9639" w:type="dxa"/>
          </w:tcPr>
          <w:p w14:paraId="02DA757B" w14:textId="77777777" w:rsidR="00D40A05" w:rsidRPr="00AA06D2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Ocena wskaźnikowa (analiza płynności, rentowności, zadłużenia).</w:t>
            </w:r>
          </w:p>
        </w:tc>
      </w:tr>
      <w:tr w:rsidR="00D40A05" w:rsidRPr="00AA06D2" w14:paraId="7D6AF658" w14:textId="77777777" w:rsidTr="789DE8BE">
        <w:tc>
          <w:tcPr>
            <w:tcW w:w="9639" w:type="dxa"/>
          </w:tcPr>
          <w:p w14:paraId="21800B89" w14:textId="77777777" w:rsidR="00D40A05" w:rsidRPr="00AA06D2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Analiza progu rentowności, Ocena efektywności inwestycji</w:t>
            </w:r>
          </w:p>
        </w:tc>
      </w:tr>
    </w:tbl>
    <w:p w14:paraId="3461D779" w14:textId="77777777" w:rsidR="0085747A" w:rsidRPr="00AA06D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AA06D2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A06D2">
        <w:rPr>
          <w:rFonts w:ascii="Corbel" w:hAnsi="Corbel"/>
          <w:smallCaps w:val="0"/>
          <w:szCs w:val="24"/>
        </w:rPr>
        <w:t>3.4 Metody dydaktyczne</w:t>
      </w:r>
    </w:p>
    <w:p w14:paraId="3CF2D8B6" w14:textId="77777777" w:rsidR="0085747A" w:rsidRPr="00AA06D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C4707D" w14:textId="07C071F9" w:rsidR="00D40A05" w:rsidRPr="00AA06D2" w:rsidRDefault="00D40A05" w:rsidP="00D40A0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AA06D2">
        <w:rPr>
          <w:rFonts w:ascii="Corbel" w:hAnsi="Corbel"/>
          <w:b w:val="0"/>
          <w:smallCaps w:val="0"/>
          <w:szCs w:val="24"/>
        </w:rPr>
        <w:t xml:space="preserve">Ćwiczenia </w:t>
      </w:r>
      <w:r w:rsidR="00A32ABE">
        <w:rPr>
          <w:rFonts w:ascii="Corbel" w:hAnsi="Corbel"/>
          <w:b w:val="0"/>
          <w:smallCaps w:val="0"/>
          <w:szCs w:val="24"/>
        </w:rPr>
        <w:t xml:space="preserve">laboratoryjne - </w:t>
      </w:r>
      <w:proofErr w:type="gramStart"/>
      <w:r w:rsidRPr="00AA06D2">
        <w:rPr>
          <w:rFonts w:ascii="Corbel" w:hAnsi="Corbel"/>
          <w:b w:val="0"/>
          <w:smallCaps w:val="0"/>
          <w:szCs w:val="24"/>
        </w:rPr>
        <w:t>projekt  biznesplan</w:t>
      </w:r>
      <w:r w:rsidR="00A32ABE">
        <w:rPr>
          <w:rFonts w:ascii="Corbel" w:hAnsi="Corbel"/>
          <w:b w:val="0"/>
          <w:smallCaps w:val="0"/>
          <w:szCs w:val="24"/>
        </w:rPr>
        <w:t>u</w:t>
      </w:r>
      <w:proofErr w:type="gramEnd"/>
    </w:p>
    <w:p w14:paraId="0FB78278" w14:textId="77777777" w:rsidR="00E960BB" w:rsidRPr="00AA06D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AA06D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A06D2">
        <w:rPr>
          <w:rFonts w:ascii="Corbel" w:hAnsi="Corbel"/>
          <w:smallCaps w:val="0"/>
          <w:szCs w:val="24"/>
        </w:rPr>
        <w:t xml:space="preserve">4. </w:t>
      </w:r>
      <w:r w:rsidR="0085747A" w:rsidRPr="00AA06D2">
        <w:rPr>
          <w:rFonts w:ascii="Corbel" w:hAnsi="Corbel"/>
          <w:smallCaps w:val="0"/>
          <w:szCs w:val="24"/>
        </w:rPr>
        <w:t>METODY I KRYTERIA OCENY</w:t>
      </w:r>
    </w:p>
    <w:p w14:paraId="1FC39945" w14:textId="77777777" w:rsidR="00923D7D" w:rsidRPr="00AA06D2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AA06D2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A06D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AA06D2">
        <w:rPr>
          <w:rFonts w:ascii="Corbel" w:hAnsi="Corbel"/>
          <w:smallCaps w:val="0"/>
          <w:szCs w:val="24"/>
        </w:rPr>
        <w:t>uczenia się</w:t>
      </w:r>
    </w:p>
    <w:p w14:paraId="0562CB0E" w14:textId="77777777" w:rsidR="0085747A" w:rsidRPr="00AA06D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AA06D2" w14:paraId="3CD72C34" w14:textId="77777777" w:rsidTr="00C05F44">
        <w:tc>
          <w:tcPr>
            <w:tcW w:w="1985" w:type="dxa"/>
            <w:vAlign w:val="center"/>
          </w:tcPr>
          <w:p w14:paraId="59C1A4F7" w14:textId="77777777" w:rsidR="0085747A" w:rsidRPr="00AA06D2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85747A" w:rsidRPr="00AA06D2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AA06D2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AA0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AA06D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AA06D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87738" w:rsidRPr="00AA06D2" w14:paraId="66B60DC3" w14:textId="77777777" w:rsidTr="00C05F44">
        <w:tc>
          <w:tcPr>
            <w:tcW w:w="1985" w:type="dxa"/>
          </w:tcPr>
          <w:p w14:paraId="17368564" w14:textId="77777777" w:rsidR="00987738" w:rsidRPr="00AA06D2" w:rsidRDefault="009877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A06D2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0B3B0101" w14:textId="77777777" w:rsidR="00987738" w:rsidRPr="00AA06D2" w:rsidRDefault="00987738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26" w:type="dxa"/>
          </w:tcPr>
          <w:p w14:paraId="23D11BFB" w14:textId="77777777" w:rsidR="00987738" w:rsidRPr="00AA06D2" w:rsidRDefault="00987738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987738" w:rsidRPr="00AA06D2" w14:paraId="39E1512E" w14:textId="77777777" w:rsidTr="00C05F44">
        <w:tc>
          <w:tcPr>
            <w:tcW w:w="1985" w:type="dxa"/>
          </w:tcPr>
          <w:p w14:paraId="727CF0E4" w14:textId="77777777" w:rsidR="00987738" w:rsidRPr="00AA06D2" w:rsidRDefault="009877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A06D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6B74DF5" w14:textId="77777777" w:rsidR="00987738" w:rsidRPr="00AA06D2" w:rsidRDefault="00987738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Ocena pracy końcowej (projekt biznes planu)</w:t>
            </w:r>
          </w:p>
        </w:tc>
        <w:tc>
          <w:tcPr>
            <w:tcW w:w="2126" w:type="dxa"/>
          </w:tcPr>
          <w:p w14:paraId="29D4CA53" w14:textId="77777777" w:rsidR="00987738" w:rsidRPr="00AA06D2" w:rsidRDefault="00987738" w:rsidP="002612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987738" w:rsidRPr="00AA06D2" w14:paraId="4AC15C6C" w14:textId="77777777" w:rsidTr="009877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01A5" w14:textId="77777777" w:rsidR="00987738" w:rsidRPr="00AA06D2" w:rsidRDefault="00987738" w:rsidP="009877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A06D2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0DCA" w14:textId="77777777" w:rsidR="00987738" w:rsidRPr="00AA06D2" w:rsidRDefault="00987738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Ocena pracy końcowej (projekt biznes planu)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222F" w14:textId="77777777" w:rsidR="00987738" w:rsidRPr="00AA06D2" w:rsidRDefault="00987738" w:rsidP="002612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987738" w:rsidRPr="00AA06D2" w14:paraId="74447FA4" w14:textId="77777777" w:rsidTr="009877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FA72" w14:textId="77777777" w:rsidR="00987738" w:rsidRPr="00AA06D2" w:rsidRDefault="00987738" w:rsidP="002612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A06D2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09E1" w14:textId="77777777" w:rsidR="00987738" w:rsidRPr="00AA06D2" w:rsidRDefault="00987738" w:rsidP="0098773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Obserwacja prezentowanych rezultatów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3080" w14:textId="77777777" w:rsidR="00987738" w:rsidRPr="00AA06D2" w:rsidRDefault="00987738" w:rsidP="002612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987738" w:rsidRPr="00AA06D2" w14:paraId="34578805" w14:textId="77777777" w:rsidTr="009877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3D08" w14:textId="77777777" w:rsidR="00987738" w:rsidRPr="00AA06D2" w:rsidRDefault="00987738" w:rsidP="002612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A06D2">
              <w:rPr>
                <w:rFonts w:ascii="Corbel" w:hAnsi="Corbel"/>
                <w:b w:val="0"/>
                <w:szCs w:val="24"/>
              </w:rPr>
              <w:t>Ek_ 0</w:t>
            </w:r>
            <w:r w:rsidR="00AF6EA5" w:rsidRPr="00AA06D2"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DAD7" w14:textId="77777777" w:rsidR="00987738" w:rsidRPr="00AA06D2" w:rsidRDefault="00987738" w:rsidP="0098773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Obserwacja prezentowanych rezultatów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D44A" w14:textId="77777777" w:rsidR="00987738" w:rsidRPr="00AA06D2" w:rsidRDefault="00987738" w:rsidP="002612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34CE0A41" w14:textId="77777777" w:rsidR="00923D7D" w:rsidRPr="00AA06D2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AA06D2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A06D2">
        <w:rPr>
          <w:rFonts w:ascii="Corbel" w:hAnsi="Corbel"/>
          <w:smallCaps w:val="0"/>
          <w:szCs w:val="24"/>
        </w:rPr>
        <w:t xml:space="preserve">4.2 </w:t>
      </w:r>
      <w:r w:rsidR="0085747A" w:rsidRPr="00AA06D2">
        <w:rPr>
          <w:rFonts w:ascii="Corbel" w:hAnsi="Corbel"/>
          <w:smallCaps w:val="0"/>
          <w:szCs w:val="24"/>
        </w:rPr>
        <w:t>Warunki zaliczenia przedmiotu (kryteria oceniania)</w:t>
      </w:r>
    </w:p>
    <w:p w14:paraId="62EBF3C5" w14:textId="77777777" w:rsidR="00923D7D" w:rsidRPr="00AA06D2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AA06D2" w14:paraId="27D83C64" w14:textId="77777777" w:rsidTr="789DE8BE">
        <w:tc>
          <w:tcPr>
            <w:tcW w:w="9670" w:type="dxa"/>
          </w:tcPr>
          <w:p w14:paraId="15B46EE1" w14:textId="77777777" w:rsidR="00987738" w:rsidRPr="00AA06D2" w:rsidRDefault="00987738" w:rsidP="00987738">
            <w:pPr>
              <w:spacing w:after="0"/>
              <w:rPr>
                <w:rFonts w:ascii="Corbel" w:hAnsi="Corbel"/>
                <w:bCs/>
                <w:sz w:val="24"/>
                <w:szCs w:val="24"/>
              </w:rPr>
            </w:pPr>
            <w:r w:rsidRPr="00AA06D2">
              <w:rPr>
                <w:rFonts w:ascii="Corbel" w:hAnsi="Corbel"/>
                <w:bCs/>
                <w:sz w:val="24"/>
                <w:szCs w:val="24"/>
              </w:rPr>
              <w:t xml:space="preserve">Podstawą zaliczenia przedmiotu są trzy elementy składowe, w tym: </w:t>
            </w:r>
          </w:p>
          <w:p w14:paraId="6AD6D653" w14:textId="70B88DC7" w:rsidR="00987738" w:rsidRPr="00AA06D2" w:rsidRDefault="00987738" w:rsidP="789DE8B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1. Posiadanie wiedzy z zakresu: istoty planowania, zasad metodycznych konstrukcji planów biznesowych, metod i zasad budowy planów dziedzinowych. Wiedza weryfikowana jest za pośrednictwem testu pisemnego</w:t>
            </w:r>
            <w:r w:rsidR="053FADA4" w:rsidRPr="00AA06D2">
              <w:rPr>
                <w:rFonts w:ascii="Corbel" w:hAnsi="Corbel"/>
                <w:sz w:val="24"/>
                <w:szCs w:val="24"/>
              </w:rPr>
              <w:t>. Warunkiem zaliczenia jest uzyskanie 51% punktów.</w:t>
            </w:r>
          </w:p>
          <w:p w14:paraId="5949E088" w14:textId="77777777" w:rsidR="00987738" w:rsidRPr="00AA06D2" w:rsidRDefault="00987738" w:rsidP="00987738">
            <w:pPr>
              <w:spacing w:after="0"/>
              <w:rPr>
                <w:rFonts w:ascii="Corbel" w:hAnsi="Corbel"/>
                <w:bCs/>
                <w:sz w:val="24"/>
                <w:szCs w:val="24"/>
              </w:rPr>
            </w:pPr>
            <w:r w:rsidRPr="00AA06D2">
              <w:rPr>
                <w:rFonts w:ascii="Corbel" w:hAnsi="Corbel"/>
                <w:bCs/>
                <w:sz w:val="24"/>
                <w:szCs w:val="24"/>
              </w:rPr>
              <w:t>2. Praca zaliczeniowa, którą jest biznes plan przedsiębiorstwa, lub przedsięwzięcia opracowany przez studentów w 3, lub 4 osobowych zespołach roboczych na przykładzie wybranego przedsiębiorstwa. Wszyscy członkowie zespołu roboczego otrzymują taką samą ocenę za projekt.</w:t>
            </w:r>
          </w:p>
          <w:p w14:paraId="764F57D4" w14:textId="77777777" w:rsidR="00987738" w:rsidRPr="00AA06D2" w:rsidRDefault="00987738" w:rsidP="00987738">
            <w:pPr>
              <w:spacing w:after="0"/>
              <w:rPr>
                <w:rFonts w:ascii="Corbel" w:hAnsi="Corbel"/>
                <w:bCs/>
                <w:sz w:val="24"/>
                <w:szCs w:val="24"/>
              </w:rPr>
            </w:pPr>
            <w:proofErr w:type="gramStart"/>
            <w:r w:rsidRPr="00AA06D2">
              <w:rPr>
                <w:rFonts w:ascii="Corbel" w:hAnsi="Corbel"/>
                <w:bCs/>
                <w:sz w:val="24"/>
                <w:szCs w:val="24"/>
              </w:rPr>
              <w:t>Waga  wyżej</w:t>
            </w:r>
            <w:proofErr w:type="gramEnd"/>
            <w:r w:rsidRPr="00AA06D2">
              <w:rPr>
                <w:rFonts w:ascii="Corbel" w:hAnsi="Corbel"/>
                <w:bCs/>
                <w:sz w:val="24"/>
                <w:szCs w:val="24"/>
              </w:rPr>
              <w:t xml:space="preserve"> wyszczególnionych składowych w ocenie końcowej</w:t>
            </w:r>
            <w:r w:rsidR="00F931C4" w:rsidRPr="00AA06D2">
              <w:rPr>
                <w:rFonts w:ascii="Corbel" w:hAnsi="Corbel"/>
                <w:bCs/>
                <w:sz w:val="24"/>
                <w:szCs w:val="24"/>
              </w:rPr>
              <w:t xml:space="preserve"> wynosi odpowiednio dla punktów:</w:t>
            </w:r>
            <w:r w:rsidRPr="00AA06D2">
              <w:rPr>
                <w:rFonts w:ascii="Corbel" w:hAnsi="Corbel"/>
                <w:bCs/>
                <w:sz w:val="24"/>
                <w:szCs w:val="24"/>
              </w:rPr>
              <w:tab/>
              <w:t xml:space="preserve">                                  1 - </w:t>
            </w:r>
            <w:r w:rsidR="00F931C4" w:rsidRPr="00AA06D2">
              <w:rPr>
                <w:rFonts w:ascii="Corbel" w:hAnsi="Corbel"/>
                <w:bCs/>
                <w:sz w:val="24"/>
                <w:szCs w:val="24"/>
              </w:rPr>
              <w:t>30</w:t>
            </w:r>
            <w:r w:rsidRPr="00AA06D2">
              <w:rPr>
                <w:rFonts w:ascii="Corbel" w:hAnsi="Corbel"/>
                <w:bCs/>
                <w:sz w:val="24"/>
                <w:szCs w:val="24"/>
              </w:rPr>
              <w:t>%</w:t>
            </w:r>
          </w:p>
          <w:p w14:paraId="53BC39FA" w14:textId="77777777" w:rsidR="00987738" w:rsidRPr="00AA06D2" w:rsidRDefault="00987738" w:rsidP="00987738">
            <w:pPr>
              <w:spacing w:after="0"/>
              <w:rPr>
                <w:rFonts w:ascii="Corbel" w:hAnsi="Corbel"/>
                <w:bCs/>
                <w:sz w:val="24"/>
                <w:szCs w:val="24"/>
              </w:rPr>
            </w:pPr>
            <w:r w:rsidRPr="00AA06D2">
              <w:rPr>
                <w:rFonts w:ascii="Corbel" w:hAnsi="Corbel"/>
                <w:bCs/>
                <w:sz w:val="24"/>
                <w:szCs w:val="24"/>
              </w:rPr>
              <w:t xml:space="preserve">2 - </w:t>
            </w:r>
            <w:r w:rsidR="00F931C4" w:rsidRPr="00AA06D2">
              <w:rPr>
                <w:rFonts w:ascii="Corbel" w:hAnsi="Corbel"/>
                <w:bCs/>
                <w:sz w:val="24"/>
                <w:szCs w:val="24"/>
              </w:rPr>
              <w:t>70</w:t>
            </w:r>
            <w:r w:rsidRPr="00AA06D2">
              <w:rPr>
                <w:rFonts w:ascii="Corbel" w:hAnsi="Corbel"/>
                <w:bCs/>
                <w:sz w:val="24"/>
                <w:szCs w:val="24"/>
              </w:rPr>
              <w:t>%</w:t>
            </w:r>
          </w:p>
          <w:p w14:paraId="400C9DCB" w14:textId="77777777" w:rsidR="0085747A" w:rsidRPr="00AA06D2" w:rsidRDefault="00987738" w:rsidP="00F931C4">
            <w:pPr>
              <w:spacing w:after="0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AA06D2">
              <w:rPr>
                <w:rFonts w:ascii="Corbel" w:hAnsi="Corbel"/>
                <w:bCs/>
                <w:sz w:val="24"/>
                <w:szCs w:val="24"/>
              </w:rPr>
              <w:lastRenderedPageBreak/>
              <w:t>Warunkiem uzyskania zaliczenia jest zgromadzenie min 50+1 % punktów możliwych do zdobycia w w/w składowych.</w:t>
            </w:r>
          </w:p>
        </w:tc>
      </w:tr>
    </w:tbl>
    <w:p w14:paraId="6D98A12B" w14:textId="77777777" w:rsidR="0085747A" w:rsidRPr="00AA06D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46DB82" w14:textId="77777777" w:rsidR="00AF6EA5" w:rsidRPr="00AA06D2" w:rsidRDefault="00AF6E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97CC1D" w14:textId="77777777" w:rsidR="00AF6EA5" w:rsidRPr="00AA06D2" w:rsidRDefault="00AF6E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0FFD37" w14:textId="77777777" w:rsidR="00AF6EA5" w:rsidRPr="00AA06D2" w:rsidRDefault="00AF6E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AA06D2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A06D2">
        <w:rPr>
          <w:rFonts w:ascii="Corbel" w:hAnsi="Corbel"/>
          <w:b/>
          <w:sz w:val="24"/>
          <w:szCs w:val="24"/>
        </w:rPr>
        <w:t xml:space="preserve">5. </w:t>
      </w:r>
      <w:r w:rsidR="00C61DC5" w:rsidRPr="00AA06D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B699379" w14:textId="77777777" w:rsidR="0085747A" w:rsidRPr="00AA06D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AA06D2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AA06D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A06D2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AA06D2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A06D2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AA06D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A06D2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AA06D2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4041D7" w:rsidRPr="00AA06D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AA06D2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AA06D2" w14:paraId="33247FDA" w14:textId="77777777" w:rsidTr="00923D7D">
        <w:tc>
          <w:tcPr>
            <w:tcW w:w="4962" w:type="dxa"/>
          </w:tcPr>
          <w:p w14:paraId="1943409D" w14:textId="6115ABB0" w:rsidR="0085747A" w:rsidRPr="00AA06D2" w:rsidRDefault="00C61DC5" w:rsidP="00B048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G</w:t>
            </w:r>
            <w:r w:rsidR="0085747A" w:rsidRPr="00AA06D2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AA06D2">
              <w:rPr>
                <w:rFonts w:ascii="Corbel" w:hAnsi="Corbel"/>
                <w:sz w:val="24"/>
                <w:szCs w:val="24"/>
              </w:rPr>
              <w:t>z </w:t>
            </w:r>
            <w:r w:rsidR="000A3CDF" w:rsidRPr="00AA06D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AA06D2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0DA3216" w14:textId="5BE5061A" w:rsidR="0085747A" w:rsidRPr="00AA06D2" w:rsidRDefault="00303DE2" w:rsidP="003722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AA06D2" w14:paraId="370080A6" w14:textId="77777777" w:rsidTr="00923D7D">
        <w:tc>
          <w:tcPr>
            <w:tcW w:w="4962" w:type="dxa"/>
          </w:tcPr>
          <w:p w14:paraId="2750A6CD" w14:textId="77777777" w:rsidR="00C61DC5" w:rsidRPr="00AA06D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AA06D2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53928188" w:rsidR="00C61DC5" w:rsidRPr="00AA06D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78941E47" w14:textId="77777777" w:rsidR="00C61DC5" w:rsidRPr="00AA06D2" w:rsidRDefault="00D120C6" w:rsidP="003722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AA06D2" w14:paraId="79367DB8" w14:textId="77777777" w:rsidTr="00923D7D">
        <w:tc>
          <w:tcPr>
            <w:tcW w:w="4962" w:type="dxa"/>
          </w:tcPr>
          <w:p w14:paraId="2E64F92B" w14:textId="77777777" w:rsidR="00C61DC5" w:rsidRPr="00AA06D2" w:rsidRDefault="00C61DC5" w:rsidP="006021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37229F" w:rsidRPr="00AA06D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A06D2">
              <w:rPr>
                <w:rFonts w:ascii="Corbel" w:hAnsi="Corbel"/>
                <w:sz w:val="24"/>
                <w:szCs w:val="24"/>
              </w:rPr>
              <w:t xml:space="preserve">(przygotowanie </w:t>
            </w:r>
            <w:r w:rsidR="006021FC" w:rsidRPr="00AA06D2">
              <w:rPr>
                <w:rFonts w:ascii="Corbel" w:hAnsi="Corbel"/>
                <w:sz w:val="24"/>
                <w:szCs w:val="24"/>
              </w:rPr>
              <w:t>projektu biznesplanu</w:t>
            </w:r>
            <w:r w:rsidR="005F6006" w:rsidRPr="00AA06D2">
              <w:rPr>
                <w:rFonts w:ascii="Corbel" w:hAnsi="Corbel"/>
                <w:sz w:val="24"/>
                <w:szCs w:val="24"/>
              </w:rPr>
              <w:t>, przygotowanie do kolokwium</w:t>
            </w:r>
            <w:r w:rsidRPr="00AA06D2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04A35C2" w14:textId="0063D9BC" w:rsidR="00C61DC5" w:rsidRPr="00AA06D2" w:rsidRDefault="00303DE2" w:rsidP="003722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85747A" w:rsidRPr="00AA06D2" w14:paraId="2B55E3E1" w14:textId="77777777" w:rsidTr="00923D7D">
        <w:tc>
          <w:tcPr>
            <w:tcW w:w="4962" w:type="dxa"/>
          </w:tcPr>
          <w:p w14:paraId="3D4B2727" w14:textId="77777777" w:rsidR="0085747A" w:rsidRPr="00AA06D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AA06D2" w:rsidRDefault="00D120C6" w:rsidP="003722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A06D2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AA06D2" w14:paraId="42922784" w14:textId="77777777" w:rsidTr="00923D7D">
        <w:tc>
          <w:tcPr>
            <w:tcW w:w="4962" w:type="dxa"/>
          </w:tcPr>
          <w:p w14:paraId="5FD1C35E" w14:textId="77777777" w:rsidR="0085747A" w:rsidRPr="00AA06D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A06D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AA06D2" w:rsidRDefault="00D120C6" w:rsidP="00D120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A06D2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AA06D2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A06D2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AA06D2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FE9F23F" w14:textId="77777777" w:rsidR="003E1941" w:rsidRPr="00AA06D2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AA06D2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A06D2">
        <w:rPr>
          <w:rFonts w:ascii="Corbel" w:hAnsi="Corbel"/>
          <w:smallCaps w:val="0"/>
          <w:szCs w:val="24"/>
        </w:rPr>
        <w:t xml:space="preserve">6. </w:t>
      </w:r>
      <w:r w:rsidR="0085747A" w:rsidRPr="00AA06D2">
        <w:rPr>
          <w:rFonts w:ascii="Corbel" w:hAnsi="Corbel"/>
          <w:smallCaps w:val="0"/>
          <w:szCs w:val="24"/>
        </w:rPr>
        <w:t>PRAKTYKI ZAWO</w:t>
      </w:r>
      <w:r w:rsidR="009D3F3B" w:rsidRPr="00AA06D2">
        <w:rPr>
          <w:rFonts w:ascii="Corbel" w:hAnsi="Corbel"/>
          <w:smallCaps w:val="0"/>
          <w:szCs w:val="24"/>
        </w:rPr>
        <w:t>DOWE W RAMACH PRZEDMIOTU</w:t>
      </w:r>
    </w:p>
    <w:p w14:paraId="1F72F646" w14:textId="77777777" w:rsidR="0085747A" w:rsidRPr="00AA06D2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AA06D2" w14:paraId="5454FE01" w14:textId="77777777" w:rsidTr="00AF6EA5">
        <w:trPr>
          <w:trHeight w:val="397"/>
        </w:trPr>
        <w:tc>
          <w:tcPr>
            <w:tcW w:w="2359" w:type="pct"/>
          </w:tcPr>
          <w:p w14:paraId="146D6691" w14:textId="77777777" w:rsidR="0085747A" w:rsidRPr="00AA06D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85747A" w:rsidRPr="00AA06D2" w:rsidRDefault="004041D7" w:rsidP="00404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AA06D2" w14:paraId="5BCC8499" w14:textId="77777777" w:rsidTr="00AF6EA5">
        <w:trPr>
          <w:trHeight w:val="397"/>
        </w:trPr>
        <w:tc>
          <w:tcPr>
            <w:tcW w:w="2359" w:type="pct"/>
          </w:tcPr>
          <w:p w14:paraId="05EFD703" w14:textId="77777777" w:rsidR="0085747A" w:rsidRPr="00AA06D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85747A" w:rsidRPr="00AA06D2" w:rsidRDefault="004041D7" w:rsidP="00404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8CE6F91" w14:textId="77777777" w:rsidR="003E1941" w:rsidRPr="00AA06D2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AA06D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A06D2">
        <w:rPr>
          <w:rFonts w:ascii="Corbel" w:hAnsi="Corbel"/>
          <w:smallCaps w:val="0"/>
          <w:szCs w:val="24"/>
        </w:rPr>
        <w:t xml:space="preserve">7. </w:t>
      </w:r>
      <w:r w:rsidR="0085747A" w:rsidRPr="00AA06D2">
        <w:rPr>
          <w:rFonts w:ascii="Corbel" w:hAnsi="Corbel"/>
          <w:smallCaps w:val="0"/>
          <w:szCs w:val="24"/>
        </w:rPr>
        <w:t>LITERATURA</w:t>
      </w:r>
    </w:p>
    <w:p w14:paraId="61CDCEAD" w14:textId="77777777" w:rsidR="00675843" w:rsidRPr="00AA06D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AA06D2" w14:paraId="24E947A0" w14:textId="77777777" w:rsidTr="789DE8BE">
        <w:trPr>
          <w:trHeight w:val="397"/>
        </w:trPr>
        <w:tc>
          <w:tcPr>
            <w:tcW w:w="5000" w:type="pct"/>
          </w:tcPr>
          <w:p w14:paraId="729C9695" w14:textId="77777777" w:rsidR="004041D7" w:rsidRPr="00AA06D2" w:rsidRDefault="0085747A" w:rsidP="00A32ABE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FB7B418" w14:textId="693EABD8" w:rsidR="0037229F" w:rsidRPr="00AA06D2" w:rsidRDefault="37D01067" w:rsidP="789DE8BE">
            <w:pPr>
              <w:pStyle w:val="Punktygwne"/>
              <w:numPr>
                <w:ilvl w:val="0"/>
                <w:numId w:val="6"/>
              </w:numPr>
              <w:spacing w:before="0" w:after="0"/>
              <w:ind w:left="284" w:hanging="218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 xml:space="preserve">Biznesplan po polsku / Andrzej Tokarski, Maciej Tokarski, Jacek Wójcik </w:t>
            </w:r>
            <w:proofErr w:type="gramStart"/>
            <w:r w:rsidRPr="00AA06D2">
              <w:rPr>
                <w:rFonts w:ascii="Corbel" w:hAnsi="Corbel"/>
                <w:b w:val="0"/>
                <w:smallCaps w:val="0"/>
                <w:szCs w:val="24"/>
              </w:rPr>
              <w:t>Warszawa :</w:t>
            </w:r>
            <w:proofErr w:type="gramEnd"/>
            <w:r w:rsidRPr="00AA06D2">
              <w:rPr>
                <w:rFonts w:ascii="Corbel" w:hAnsi="Corbel"/>
                <w:b w:val="0"/>
                <w:smallCaps w:val="0"/>
                <w:szCs w:val="24"/>
              </w:rPr>
              <w:t xml:space="preserve"> CeDeWu Sp. z oo., 2019. </w:t>
            </w:r>
          </w:p>
          <w:p w14:paraId="149CC263" w14:textId="3A30A858" w:rsidR="0037229F" w:rsidRPr="00AA06D2" w:rsidRDefault="5B66BA0D" w:rsidP="789DE8BE">
            <w:pPr>
              <w:pStyle w:val="Punktygwne"/>
              <w:numPr>
                <w:ilvl w:val="0"/>
                <w:numId w:val="6"/>
              </w:numPr>
              <w:spacing w:before="0" w:after="0"/>
              <w:ind w:left="284" w:hanging="218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>Hermaniuk T., 2014, Biznesplan pytania i odpowiedzi, Wydawnictwo Difin Warszawa</w:t>
            </w:r>
          </w:p>
        </w:tc>
      </w:tr>
      <w:tr w:rsidR="0085747A" w:rsidRPr="00AA06D2" w14:paraId="030C2848" w14:textId="77777777" w:rsidTr="789DE8BE">
        <w:trPr>
          <w:trHeight w:val="397"/>
        </w:trPr>
        <w:tc>
          <w:tcPr>
            <w:tcW w:w="5000" w:type="pct"/>
          </w:tcPr>
          <w:p w14:paraId="1616B1D9" w14:textId="77777777" w:rsidR="004041D7" w:rsidRPr="00AA06D2" w:rsidRDefault="0085747A" w:rsidP="004041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D3B1C42" w14:textId="137D629F" w:rsidR="4E0EF3CC" w:rsidRPr="00AA06D2" w:rsidRDefault="4E0EF3CC" w:rsidP="789DE8BE">
            <w:pPr>
              <w:pStyle w:val="Punktygwne"/>
              <w:numPr>
                <w:ilvl w:val="0"/>
                <w:numId w:val="7"/>
              </w:numPr>
              <w:spacing w:before="0" w:after="0"/>
              <w:ind w:left="284" w:hanging="218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>Biznesplan: jak go budować i analizować / Krzysztof Opolski, Krzysztof Waśniewski. - Wyd. 5. - Warszawa: CeDeWu, 2017.</w:t>
            </w:r>
          </w:p>
          <w:p w14:paraId="4154B228" w14:textId="77777777" w:rsidR="0085747A" w:rsidRPr="00AA06D2" w:rsidRDefault="37D01067" w:rsidP="789DE8BE">
            <w:pPr>
              <w:pStyle w:val="Punktygwne"/>
              <w:numPr>
                <w:ilvl w:val="0"/>
                <w:numId w:val="7"/>
              </w:numPr>
              <w:spacing w:before="0" w:after="0"/>
              <w:ind w:left="284" w:hanging="218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AA06D2">
              <w:rPr>
                <w:rFonts w:ascii="Corbel" w:hAnsi="Corbel"/>
                <w:b w:val="0"/>
                <w:smallCaps w:val="0"/>
                <w:szCs w:val="24"/>
              </w:rPr>
              <w:t xml:space="preserve">Tokarski A., Tokarski M., Wójcik J., </w:t>
            </w:r>
            <w:proofErr w:type="gramStart"/>
            <w:r w:rsidRPr="00AA06D2">
              <w:rPr>
                <w:rFonts w:ascii="Corbel" w:hAnsi="Corbel"/>
                <w:b w:val="0"/>
                <w:smallCaps w:val="0"/>
                <w:szCs w:val="24"/>
              </w:rPr>
              <w:t>2013,  Jak</w:t>
            </w:r>
            <w:proofErr w:type="gramEnd"/>
            <w:r w:rsidRPr="00AA06D2">
              <w:rPr>
                <w:rFonts w:ascii="Corbel" w:hAnsi="Corbel"/>
                <w:b w:val="0"/>
                <w:smallCaps w:val="0"/>
                <w:szCs w:val="24"/>
              </w:rPr>
              <w:t xml:space="preserve"> solidnie przygotować profesjonalny biznesplan, Wyd.  CeDeWu Sp. z o.o. Warszawa</w:t>
            </w:r>
          </w:p>
        </w:tc>
      </w:tr>
    </w:tbl>
    <w:p w14:paraId="6BB9E253" w14:textId="77777777" w:rsidR="0085747A" w:rsidRPr="00AA06D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DE523C" w14:textId="77777777" w:rsidR="0085747A" w:rsidRPr="00AA06D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AA06D2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AA06D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AA06D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9365E" w14:textId="77777777" w:rsidR="006A7D73" w:rsidRDefault="006A7D73" w:rsidP="00C16ABF">
      <w:pPr>
        <w:spacing w:after="0" w:line="240" w:lineRule="auto"/>
      </w:pPr>
      <w:r>
        <w:separator/>
      </w:r>
    </w:p>
  </w:endnote>
  <w:endnote w:type="continuationSeparator" w:id="0">
    <w:p w14:paraId="0D5B4151" w14:textId="77777777" w:rsidR="006A7D73" w:rsidRDefault="006A7D7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DABC2" w14:textId="77777777" w:rsidR="006A7D73" w:rsidRDefault="006A7D73" w:rsidP="00C16ABF">
      <w:pPr>
        <w:spacing w:after="0" w:line="240" w:lineRule="auto"/>
      </w:pPr>
      <w:r>
        <w:separator/>
      </w:r>
    </w:p>
  </w:footnote>
  <w:footnote w:type="continuationSeparator" w:id="0">
    <w:p w14:paraId="1E4840F6" w14:textId="77777777" w:rsidR="006A7D73" w:rsidRDefault="006A7D73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F1FDC"/>
    <w:multiLevelType w:val="hybridMultilevel"/>
    <w:tmpl w:val="1FF8BEA2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A440F1"/>
    <w:multiLevelType w:val="hybridMultilevel"/>
    <w:tmpl w:val="1FF8BEA2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" w15:restartNumberingAfterBreak="0">
    <w:nsid w:val="213E0831"/>
    <w:multiLevelType w:val="hybridMultilevel"/>
    <w:tmpl w:val="023E48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F01C5"/>
    <w:multiLevelType w:val="hybridMultilevel"/>
    <w:tmpl w:val="09E641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B393E"/>
    <w:multiLevelType w:val="hybridMultilevel"/>
    <w:tmpl w:val="D2DE42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260BEB"/>
    <w:multiLevelType w:val="hybridMultilevel"/>
    <w:tmpl w:val="5E58D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537829">
    <w:abstractNumId w:val="1"/>
  </w:num>
  <w:num w:numId="2" w16cid:durableId="433063357">
    <w:abstractNumId w:val="4"/>
  </w:num>
  <w:num w:numId="3" w16cid:durableId="260139791">
    <w:abstractNumId w:val="3"/>
  </w:num>
  <w:num w:numId="4" w16cid:durableId="536045777">
    <w:abstractNumId w:val="6"/>
  </w:num>
  <w:num w:numId="5" w16cid:durableId="1337734167">
    <w:abstractNumId w:val="5"/>
  </w:num>
  <w:num w:numId="6" w16cid:durableId="565456532">
    <w:abstractNumId w:val="2"/>
  </w:num>
  <w:num w:numId="7" w16cid:durableId="156533520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75EB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1B54"/>
    <w:rsid w:val="000D04B0"/>
    <w:rsid w:val="000F1C57"/>
    <w:rsid w:val="000F5615"/>
    <w:rsid w:val="0012134D"/>
    <w:rsid w:val="00124BFF"/>
    <w:rsid w:val="0012560E"/>
    <w:rsid w:val="00127108"/>
    <w:rsid w:val="00134B13"/>
    <w:rsid w:val="00146BC0"/>
    <w:rsid w:val="001501FB"/>
    <w:rsid w:val="00153734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642C"/>
    <w:rsid w:val="002F02A3"/>
    <w:rsid w:val="002F4ABE"/>
    <w:rsid w:val="003018BA"/>
    <w:rsid w:val="0030395F"/>
    <w:rsid w:val="00303DE2"/>
    <w:rsid w:val="00305C92"/>
    <w:rsid w:val="003151C5"/>
    <w:rsid w:val="003343CF"/>
    <w:rsid w:val="00346FE9"/>
    <w:rsid w:val="0034759A"/>
    <w:rsid w:val="003503F6"/>
    <w:rsid w:val="003530DD"/>
    <w:rsid w:val="00363F78"/>
    <w:rsid w:val="0037229F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41D7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1ECB"/>
    <w:rsid w:val="00543ACC"/>
    <w:rsid w:val="0056696D"/>
    <w:rsid w:val="00571FA7"/>
    <w:rsid w:val="0059484D"/>
    <w:rsid w:val="005A0855"/>
    <w:rsid w:val="005A133C"/>
    <w:rsid w:val="005A3196"/>
    <w:rsid w:val="005C080F"/>
    <w:rsid w:val="005C55E5"/>
    <w:rsid w:val="005C613F"/>
    <w:rsid w:val="005C696A"/>
    <w:rsid w:val="005E6E85"/>
    <w:rsid w:val="005F31D2"/>
    <w:rsid w:val="005F6006"/>
    <w:rsid w:val="006021FC"/>
    <w:rsid w:val="0061029B"/>
    <w:rsid w:val="00617230"/>
    <w:rsid w:val="00621CE1"/>
    <w:rsid w:val="00627FC9"/>
    <w:rsid w:val="00646BFE"/>
    <w:rsid w:val="00647FA8"/>
    <w:rsid w:val="00650C5F"/>
    <w:rsid w:val="00654934"/>
    <w:rsid w:val="006620D9"/>
    <w:rsid w:val="00671958"/>
    <w:rsid w:val="00675843"/>
    <w:rsid w:val="006908F9"/>
    <w:rsid w:val="00696477"/>
    <w:rsid w:val="006A7D73"/>
    <w:rsid w:val="006B78C3"/>
    <w:rsid w:val="006D050F"/>
    <w:rsid w:val="006D6139"/>
    <w:rsid w:val="006E5D65"/>
    <w:rsid w:val="006F1282"/>
    <w:rsid w:val="006F1FBC"/>
    <w:rsid w:val="006F31E2"/>
    <w:rsid w:val="00706544"/>
    <w:rsid w:val="007072BA"/>
    <w:rsid w:val="00716097"/>
    <w:rsid w:val="0071620A"/>
    <w:rsid w:val="00724677"/>
    <w:rsid w:val="00725459"/>
    <w:rsid w:val="007327BD"/>
    <w:rsid w:val="00733067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A735D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6E3A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59F5"/>
    <w:rsid w:val="00984B23"/>
    <w:rsid w:val="00987738"/>
    <w:rsid w:val="00991867"/>
    <w:rsid w:val="00997F14"/>
    <w:rsid w:val="009A2103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7AAC"/>
    <w:rsid w:val="00A00ECC"/>
    <w:rsid w:val="00A155EE"/>
    <w:rsid w:val="00A2245B"/>
    <w:rsid w:val="00A30110"/>
    <w:rsid w:val="00A32ABE"/>
    <w:rsid w:val="00A36899"/>
    <w:rsid w:val="00A371F6"/>
    <w:rsid w:val="00A43BF6"/>
    <w:rsid w:val="00A53FA5"/>
    <w:rsid w:val="00A54817"/>
    <w:rsid w:val="00A601C8"/>
    <w:rsid w:val="00A60799"/>
    <w:rsid w:val="00A75DFA"/>
    <w:rsid w:val="00A84C85"/>
    <w:rsid w:val="00A97DE1"/>
    <w:rsid w:val="00AA06D2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6EA5"/>
    <w:rsid w:val="00B0488D"/>
    <w:rsid w:val="00B06142"/>
    <w:rsid w:val="00B135B1"/>
    <w:rsid w:val="00B3130B"/>
    <w:rsid w:val="00B40ADB"/>
    <w:rsid w:val="00B43B77"/>
    <w:rsid w:val="00B43E80"/>
    <w:rsid w:val="00B57BC7"/>
    <w:rsid w:val="00B607DB"/>
    <w:rsid w:val="00B66529"/>
    <w:rsid w:val="00B75946"/>
    <w:rsid w:val="00B8056E"/>
    <w:rsid w:val="00B819C8"/>
    <w:rsid w:val="00B82308"/>
    <w:rsid w:val="00B90885"/>
    <w:rsid w:val="00BA5B92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20C6"/>
    <w:rsid w:val="00D17C3C"/>
    <w:rsid w:val="00D26B2C"/>
    <w:rsid w:val="00D352C9"/>
    <w:rsid w:val="00D40A05"/>
    <w:rsid w:val="00D425B2"/>
    <w:rsid w:val="00D428D6"/>
    <w:rsid w:val="00D508F9"/>
    <w:rsid w:val="00D53656"/>
    <w:rsid w:val="00D552B2"/>
    <w:rsid w:val="00D608D1"/>
    <w:rsid w:val="00D74119"/>
    <w:rsid w:val="00D8075B"/>
    <w:rsid w:val="00D8678B"/>
    <w:rsid w:val="00DA2114"/>
    <w:rsid w:val="00DA6057"/>
    <w:rsid w:val="00DB6B64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4B50"/>
    <w:rsid w:val="00EE5457"/>
    <w:rsid w:val="00F070AB"/>
    <w:rsid w:val="00F17567"/>
    <w:rsid w:val="00F27A7B"/>
    <w:rsid w:val="00F45C9B"/>
    <w:rsid w:val="00F526AF"/>
    <w:rsid w:val="00F617C3"/>
    <w:rsid w:val="00F7066B"/>
    <w:rsid w:val="00F825FE"/>
    <w:rsid w:val="00F83B28"/>
    <w:rsid w:val="00F931C4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2700"/>
    <w:rsid w:val="00FF5E7D"/>
    <w:rsid w:val="053FADA4"/>
    <w:rsid w:val="0DE83BA3"/>
    <w:rsid w:val="0F23B3AF"/>
    <w:rsid w:val="14C9D1E2"/>
    <w:rsid w:val="18D784B7"/>
    <w:rsid w:val="1DB6CB34"/>
    <w:rsid w:val="22AACF2E"/>
    <w:rsid w:val="242D8491"/>
    <w:rsid w:val="28C9AFC6"/>
    <w:rsid w:val="2B651B22"/>
    <w:rsid w:val="37D01067"/>
    <w:rsid w:val="3DE3B377"/>
    <w:rsid w:val="4E0EF3CC"/>
    <w:rsid w:val="5B66BA0D"/>
    <w:rsid w:val="63822C4B"/>
    <w:rsid w:val="664D9A18"/>
    <w:rsid w:val="72C494D1"/>
    <w:rsid w:val="789DE8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40E59"/>
  <w15:docId w15:val="{AFB662A8-6B75-4D84-9618-C379170E6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AA06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A06D2"/>
  </w:style>
  <w:style w:type="character" w:customStyle="1" w:styleId="spellingerror">
    <w:name w:val="spellingerror"/>
    <w:basedOn w:val="Domylnaczcionkaakapitu"/>
    <w:rsid w:val="00AA06D2"/>
  </w:style>
  <w:style w:type="character" w:customStyle="1" w:styleId="eop">
    <w:name w:val="eop"/>
    <w:basedOn w:val="Domylnaczcionkaakapitu"/>
    <w:rsid w:val="00AA06D2"/>
  </w:style>
  <w:style w:type="character" w:styleId="Odwoaniedokomentarza">
    <w:name w:val="annotation reference"/>
    <w:basedOn w:val="Domylnaczcionkaakapitu"/>
    <w:uiPriority w:val="99"/>
    <w:semiHidden/>
    <w:unhideWhenUsed/>
    <w:rsid w:val="00D508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508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508F9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08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08F9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5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4D0DC-754A-49C9-BEEF-1E2A2283CA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C42F85-7C68-4049-8F87-5B2387337F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12A184-E6B4-428C-9EB8-EF0DE1B988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EA64E28-5AB0-4E38-95D4-ABC4B23F8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979</Words>
  <Characters>5876</Characters>
  <Application>Microsoft Office Word</Application>
  <DocSecurity>0</DocSecurity>
  <Lines>48</Lines>
  <Paragraphs>13</Paragraphs>
  <ScaleCrop>false</ScaleCrop>
  <Company>Hewlett-Packard Company</Company>
  <LinksUpToDate>false</LinksUpToDate>
  <CharactersWithSpaces>6842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29</cp:revision>
  <cp:lastPrinted>2019-02-06T12:12:00Z</cp:lastPrinted>
  <dcterms:created xsi:type="dcterms:W3CDTF">2020-10-26T15:59:00Z</dcterms:created>
  <dcterms:modified xsi:type="dcterms:W3CDTF">2025-06-30T07:40:00Z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